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bookmarkStart w:id="0" w:name="_GoBack"/>
      <w:bookmarkEnd w:id="0"/>
    </w:p>
    <w:p w:rsidR="00EA4E17" w:rsidRDefault="007E0D19" w:rsidP="00EA4E17">
      <w:pPr>
        <w:rPr>
          <w:b/>
        </w:rPr>
      </w:pPr>
      <w:r w:rsidRPr="00BB2767">
        <w:rPr>
          <w:b/>
        </w:rPr>
        <w:t>Present:</w:t>
      </w:r>
      <w:r w:rsidR="00F308BC">
        <w:rPr>
          <w:b/>
        </w:rPr>
        <w:tab/>
      </w:r>
      <w:r w:rsidR="003D215F">
        <w:rPr>
          <w:b/>
        </w:rPr>
        <w:tab/>
      </w:r>
      <w:r w:rsidR="00B83AEA">
        <w:rPr>
          <w:b/>
        </w:rPr>
        <w:t xml:space="preserve">P. Farwell </w:t>
      </w:r>
      <w:r w:rsidR="00B83AEA">
        <w:rPr>
          <w:b/>
        </w:rPr>
        <w:tab/>
      </w:r>
      <w:r w:rsidR="00B83AEA">
        <w:rPr>
          <w:b/>
        </w:rPr>
        <w:tab/>
        <w:t>Mayor</w:t>
      </w:r>
      <w:r w:rsidR="00EA4E17">
        <w:rPr>
          <w:b/>
        </w:rPr>
        <w:tab/>
      </w:r>
    </w:p>
    <w:p w:rsidR="005A422F" w:rsidRDefault="005A422F" w:rsidP="005A422F">
      <w:pPr>
        <w:ind w:left="1440" w:firstLine="720"/>
        <w:rPr>
          <w:b/>
        </w:rPr>
      </w:pPr>
      <w:r>
        <w:rPr>
          <w:b/>
        </w:rPr>
        <w:t>T. Pollett</w:t>
      </w:r>
      <w:r>
        <w:rPr>
          <w:b/>
        </w:rPr>
        <w:tab/>
      </w:r>
      <w:r>
        <w:rPr>
          <w:b/>
        </w:rPr>
        <w:tab/>
        <w:t xml:space="preserve">Deputy Mayor </w:t>
      </w:r>
    </w:p>
    <w:p w:rsidR="00867103" w:rsidRDefault="00867103" w:rsidP="00867103">
      <w:pPr>
        <w:ind w:left="1440" w:firstLine="720"/>
        <w:rPr>
          <w:b/>
        </w:rPr>
      </w:pPr>
      <w:r>
        <w:rPr>
          <w:b/>
        </w:rPr>
        <w:t>G. Brown</w:t>
      </w:r>
      <w:r>
        <w:rPr>
          <w:b/>
        </w:rPr>
        <w:tab/>
      </w:r>
      <w:r>
        <w:rPr>
          <w:b/>
        </w:rPr>
        <w:tab/>
      </w:r>
      <w:proofErr w:type="spellStart"/>
      <w:r>
        <w:rPr>
          <w:b/>
        </w:rPr>
        <w:t>Councillor</w:t>
      </w:r>
      <w:proofErr w:type="spellEnd"/>
    </w:p>
    <w:p w:rsidR="00B8247A" w:rsidRDefault="00B8247A" w:rsidP="00B8247A">
      <w:pPr>
        <w:ind w:left="1440" w:firstLine="720"/>
        <w:rPr>
          <w:b/>
        </w:rPr>
      </w:pPr>
      <w:r>
        <w:rPr>
          <w:b/>
        </w:rPr>
        <w:t>B. Dove</w:t>
      </w:r>
      <w:r>
        <w:rPr>
          <w:b/>
        </w:rPr>
        <w:tab/>
      </w:r>
      <w:r>
        <w:rPr>
          <w:b/>
        </w:rPr>
        <w:tab/>
      </w:r>
      <w:proofErr w:type="spellStart"/>
      <w:r>
        <w:rPr>
          <w:b/>
        </w:rPr>
        <w:t>Councillor</w:t>
      </w:r>
      <w:proofErr w:type="spellEnd"/>
    </w:p>
    <w:p w:rsidR="00C05297" w:rsidRDefault="0086047C" w:rsidP="00FC32FF">
      <w:pPr>
        <w:rPr>
          <w:b/>
        </w:rPr>
      </w:pPr>
      <w:r>
        <w:rPr>
          <w:b/>
        </w:rPr>
        <w:tab/>
      </w:r>
      <w:r>
        <w:rPr>
          <w:b/>
        </w:rPr>
        <w:tab/>
      </w:r>
      <w:r>
        <w:rPr>
          <w:b/>
        </w:rPr>
        <w:tab/>
      </w:r>
      <w:r w:rsidR="00C05297">
        <w:rPr>
          <w:b/>
        </w:rPr>
        <w:t>O. Fudge</w:t>
      </w:r>
      <w:r w:rsidR="00C05297">
        <w:rPr>
          <w:b/>
        </w:rPr>
        <w:tab/>
      </w:r>
      <w:r w:rsidR="00C05297">
        <w:rPr>
          <w:b/>
        </w:rPr>
        <w:tab/>
      </w:r>
      <w:proofErr w:type="spellStart"/>
      <w:r w:rsidR="00C05297">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B8247A" w:rsidRDefault="00F308BC" w:rsidP="005A422F">
      <w:pPr>
        <w:rPr>
          <w:b/>
        </w:rPr>
      </w:pPr>
      <w:r>
        <w:rPr>
          <w:b/>
        </w:rPr>
        <w:t>Resource:</w:t>
      </w:r>
      <w:r>
        <w:rPr>
          <w:b/>
        </w:rPr>
        <w:tab/>
      </w:r>
      <w:r w:rsidR="00FF2551">
        <w:rPr>
          <w:b/>
        </w:rPr>
        <w:tab/>
      </w:r>
      <w:r w:rsidR="006151E1">
        <w:rPr>
          <w:b/>
        </w:rPr>
        <w:t>D. Chafe</w:t>
      </w:r>
      <w:r w:rsidR="006151E1">
        <w:rPr>
          <w:b/>
        </w:rPr>
        <w:tab/>
      </w:r>
      <w:r w:rsidR="006151E1">
        <w:rPr>
          <w:b/>
        </w:rPr>
        <w:tab/>
        <w:t>CAO</w:t>
      </w:r>
    </w:p>
    <w:p w:rsidR="002A3BD5" w:rsidRDefault="00415479" w:rsidP="00B8247A">
      <w:pPr>
        <w:ind w:left="1440" w:firstLine="720"/>
        <w:rPr>
          <w:b/>
        </w:rPr>
      </w:pPr>
      <w:r>
        <w:rPr>
          <w:b/>
        </w:rPr>
        <w:t>G. Brown</w:t>
      </w:r>
      <w:r w:rsidR="00CB206C">
        <w:rPr>
          <w:b/>
        </w:rPr>
        <w:tab/>
      </w:r>
      <w:r w:rsidR="00CB206C">
        <w:rPr>
          <w:b/>
        </w:rPr>
        <w:tab/>
        <w:t xml:space="preserve">Town </w:t>
      </w:r>
      <w:r w:rsidR="0014053C">
        <w:rPr>
          <w:b/>
        </w:rPr>
        <w:t>Clerk</w:t>
      </w:r>
      <w:r w:rsidR="00B83AEA">
        <w:rPr>
          <w:b/>
        </w:rPr>
        <w:t xml:space="preserve"> </w:t>
      </w:r>
    </w:p>
    <w:p w:rsidR="0086047C" w:rsidRDefault="000E654D" w:rsidP="0039704D">
      <w:pPr>
        <w:rPr>
          <w:b/>
        </w:rPr>
      </w:pPr>
      <w:r>
        <w:rPr>
          <w:b/>
        </w:rPr>
        <w:tab/>
      </w:r>
      <w:r>
        <w:rPr>
          <w:b/>
        </w:rPr>
        <w:tab/>
      </w:r>
      <w:r>
        <w:rPr>
          <w:b/>
        </w:rPr>
        <w:tab/>
      </w:r>
      <w:r w:rsidR="00B464EA">
        <w:rPr>
          <w:b/>
        </w:rPr>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415479">
        <w:rPr>
          <w:b/>
        </w:rPr>
        <w:t>B. Freeborn</w:t>
      </w:r>
      <w:r w:rsidR="00807775">
        <w:rPr>
          <w:b/>
        </w:rPr>
        <w:tab/>
      </w:r>
      <w:r w:rsidR="00807775">
        <w:rPr>
          <w:b/>
        </w:rPr>
        <w:tab/>
        <w:t>Director of Rec</w:t>
      </w:r>
      <w:r w:rsidR="00A27561">
        <w:rPr>
          <w:b/>
        </w:rPr>
        <w:t>reation &amp; Community Services</w:t>
      </w:r>
      <w:r w:rsidR="00B8247A">
        <w:rPr>
          <w:b/>
        </w:rPr>
        <w:t xml:space="preserve"> </w:t>
      </w:r>
      <w:r w:rsidR="00415479">
        <w:rPr>
          <w:b/>
        </w:rPr>
        <w:t>(A)</w:t>
      </w:r>
      <w:r w:rsidR="00B8247A">
        <w:rPr>
          <w:b/>
        </w:rPr>
        <w:t xml:space="preserve"> </w:t>
      </w:r>
    </w:p>
    <w:p w:rsidR="00033AC1" w:rsidRDefault="0025146A" w:rsidP="00BC7929">
      <w:pPr>
        <w:rPr>
          <w:b/>
        </w:rPr>
      </w:pPr>
      <w:r>
        <w:rPr>
          <w:b/>
        </w:rPr>
        <w:tab/>
      </w:r>
      <w:r w:rsidR="00033AC1">
        <w:rPr>
          <w:b/>
        </w:rPr>
        <w:tab/>
      </w:r>
      <w:r w:rsidR="00033AC1">
        <w:rPr>
          <w:b/>
        </w:rPr>
        <w:tab/>
      </w:r>
      <w:r w:rsidR="005A422F">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B83AEA">
        <w:rPr>
          <w:b/>
        </w:rPr>
        <w:t>H. Lowe</w:t>
      </w:r>
      <w:r>
        <w:rPr>
          <w:b/>
        </w:rPr>
        <w:tab/>
      </w:r>
      <w:r>
        <w:rPr>
          <w:b/>
        </w:rPr>
        <w:tab/>
        <w:t>Fire Chief</w:t>
      </w:r>
      <w:r w:rsidR="00DF7074">
        <w:rPr>
          <w:b/>
        </w:rPr>
        <w:t xml:space="preserve"> </w:t>
      </w:r>
    </w:p>
    <w:p w:rsidR="0094283B" w:rsidRDefault="000E654D" w:rsidP="0094283B">
      <w:pPr>
        <w:rPr>
          <w:b/>
        </w:rPr>
      </w:pPr>
      <w:r>
        <w:rPr>
          <w:b/>
        </w:rPr>
        <w:tab/>
      </w:r>
      <w:r>
        <w:rPr>
          <w:b/>
        </w:rPr>
        <w:tab/>
      </w:r>
      <w:r>
        <w:rPr>
          <w:b/>
        </w:rPr>
        <w:tab/>
      </w:r>
      <w:r w:rsidR="0094283B">
        <w:rPr>
          <w:b/>
        </w:rPr>
        <w:t>R. Locke</w:t>
      </w:r>
      <w:r w:rsidR="0039704D">
        <w:rPr>
          <w:b/>
        </w:rPr>
        <w:tab/>
      </w:r>
      <w:r w:rsidR="0039704D">
        <w:rPr>
          <w:b/>
        </w:rPr>
        <w:tab/>
        <w:t>Development Director</w:t>
      </w:r>
      <w:r w:rsidR="0094283B">
        <w:rPr>
          <w:b/>
        </w:rPr>
        <w:t xml:space="preserve"> </w:t>
      </w:r>
    </w:p>
    <w:p w:rsidR="00B83AEA" w:rsidRDefault="005E2445" w:rsidP="0094283B">
      <w:pPr>
        <w:rPr>
          <w:b/>
        </w:rPr>
      </w:pPr>
      <w:r>
        <w:rPr>
          <w:b/>
        </w:rPr>
        <w:tab/>
      </w:r>
      <w:r>
        <w:rPr>
          <w:b/>
        </w:rPr>
        <w:tab/>
      </w:r>
      <w:r>
        <w:rPr>
          <w:b/>
        </w:rPr>
        <w:tab/>
        <w:t>K. White</w:t>
      </w:r>
      <w:r>
        <w:rPr>
          <w:b/>
        </w:rPr>
        <w:tab/>
      </w:r>
      <w:r>
        <w:rPr>
          <w:b/>
        </w:rPr>
        <w:tab/>
      </w:r>
      <w:r w:rsidR="00703D22">
        <w:rPr>
          <w:b/>
        </w:rPr>
        <w:t>Information and Communications</w:t>
      </w:r>
      <w:r>
        <w:rPr>
          <w:b/>
        </w:rPr>
        <w:t xml:space="preserve"> Coordinator</w:t>
      </w:r>
      <w:r w:rsidR="00F51FA3">
        <w:rPr>
          <w:b/>
        </w:rPr>
        <w:tab/>
      </w:r>
    </w:p>
    <w:p w:rsidR="006151E1" w:rsidRDefault="00B464EA" w:rsidP="0094283B">
      <w:pPr>
        <w:rPr>
          <w:b/>
        </w:rPr>
      </w:pPr>
      <w:r>
        <w:rPr>
          <w:b/>
        </w:rPr>
        <w:tab/>
      </w:r>
      <w:r>
        <w:rPr>
          <w:b/>
        </w:rPr>
        <w:tab/>
      </w:r>
    </w:p>
    <w:p w:rsidR="005A422F" w:rsidRDefault="00B464EA" w:rsidP="005A422F">
      <w:pPr>
        <w:rPr>
          <w:b/>
        </w:rPr>
      </w:pPr>
      <w:r>
        <w:rPr>
          <w:b/>
        </w:rPr>
        <w:t>Regrets:</w:t>
      </w:r>
      <w:r>
        <w:rPr>
          <w:b/>
        </w:rPr>
        <w:tab/>
      </w:r>
      <w:r>
        <w:rPr>
          <w:b/>
        </w:rPr>
        <w:tab/>
      </w:r>
      <w:r w:rsidR="005A422F">
        <w:rPr>
          <w:b/>
        </w:rPr>
        <w:t>R. Anstey</w:t>
      </w:r>
      <w:r w:rsidR="005A422F">
        <w:rPr>
          <w:b/>
        </w:rPr>
        <w:tab/>
      </w:r>
      <w:r w:rsidR="005A422F">
        <w:rPr>
          <w:b/>
        </w:rPr>
        <w:tab/>
      </w:r>
      <w:proofErr w:type="spellStart"/>
      <w:r w:rsidR="005A422F">
        <w:rPr>
          <w:b/>
        </w:rPr>
        <w:t>Councillor</w:t>
      </w:r>
      <w:proofErr w:type="spellEnd"/>
    </w:p>
    <w:p w:rsidR="003D54F1" w:rsidRDefault="00FC32FF" w:rsidP="00BC7929">
      <w:pPr>
        <w:rPr>
          <w:b/>
        </w:rPr>
      </w:pPr>
      <w:r>
        <w:rPr>
          <w:b/>
        </w:rPr>
        <w:tab/>
      </w:r>
      <w:r w:rsidR="00C05297">
        <w:rPr>
          <w:b/>
        </w:rPr>
        <w:tab/>
      </w:r>
      <w:r w:rsidR="0039704D">
        <w:rPr>
          <w:b/>
        </w:rPr>
        <w:tab/>
      </w:r>
      <w:r w:rsidR="0039704D">
        <w:rPr>
          <w:b/>
        </w:rPr>
        <w:tab/>
      </w:r>
      <w:r w:rsidR="0039704D">
        <w:rPr>
          <w:b/>
        </w:rPr>
        <w:tab/>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760815" w:rsidRDefault="00415479" w:rsidP="00760815">
      <w:pPr>
        <w:pStyle w:val="Heading3"/>
      </w:pPr>
      <w:r>
        <w:t xml:space="preserve">Presentation of Community </w:t>
      </w:r>
      <w:proofErr w:type="spellStart"/>
      <w:r>
        <w:t>Superheros</w:t>
      </w:r>
      <w:proofErr w:type="spellEnd"/>
    </w:p>
    <w:p w:rsidR="00760815" w:rsidRDefault="00760815" w:rsidP="00760815"/>
    <w:p w:rsidR="00415479" w:rsidRPr="007417B1" w:rsidRDefault="00415479" w:rsidP="00415479">
      <w:r w:rsidRPr="007417B1">
        <w:t xml:space="preserve">The theme for the 2018 Festival of Flight was “Superheroes in Our Community”.   As we all know, Superheroes come in many different forms, and while we imagine men and women swooping in to save the day, not all heroes wear capes. There are people in Gander who work behind-the-scenes to help make our community a better place to work, live and play. </w:t>
      </w:r>
      <w:r w:rsidR="00C2503C" w:rsidRPr="007417B1">
        <w:t>The Deputy Mayor stated we are</w:t>
      </w:r>
      <w:r w:rsidRPr="007417B1">
        <w:t xml:space="preserve"> </w:t>
      </w:r>
      <w:proofErr w:type="spellStart"/>
      <w:r w:rsidRPr="007417B1">
        <w:t>honoured</w:t>
      </w:r>
      <w:proofErr w:type="spellEnd"/>
      <w:r w:rsidRPr="007417B1">
        <w:t xml:space="preserve"> to recognize 2 of those community superheroes - Tracy King and Jeanne Dillon.</w:t>
      </w:r>
    </w:p>
    <w:p w:rsidR="00415479" w:rsidRPr="007417B1" w:rsidRDefault="00415479" w:rsidP="00B83813">
      <w:pPr>
        <w:pStyle w:val="Heading1"/>
        <w:spacing w:before="0"/>
      </w:pPr>
    </w:p>
    <w:p w:rsidR="00320E54" w:rsidRDefault="0086047C" w:rsidP="00B83813">
      <w:pPr>
        <w:pStyle w:val="Heading1"/>
        <w:spacing w:before="0"/>
      </w:pPr>
      <w:r>
        <w:t>3</w:t>
      </w:r>
      <w:r w:rsidR="00FC700D">
        <w:t>.</w:t>
      </w:r>
      <w:r w:rsidR="00FC700D">
        <w:tab/>
      </w:r>
      <w:r w:rsidR="00320E54">
        <w:t>APPROVAL OF AGENDA</w:t>
      </w:r>
    </w:p>
    <w:p w:rsidR="00BB5931" w:rsidRDefault="00BB5931" w:rsidP="00320E54">
      <w:r w:rsidRPr="000C60A6">
        <w:t xml:space="preserve">Council reviewed the </w:t>
      </w:r>
      <w:r w:rsidR="00867103">
        <w:t>agenda and approved as attached.</w:t>
      </w:r>
      <w:r w:rsidR="00D04E80">
        <w:t xml:space="preserve">  The Town Clerk advised that </w:t>
      </w:r>
      <w:proofErr w:type="spellStart"/>
      <w:r w:rsidR="00D04E80">
        <w:t>Councillor</w:t>
      </w:r>
      <w:proofErr w:type="spellEnd"/>
      <w:r w:rsidR="00D04E80">
        <w:t xml:space="preserve"> Brown had asked that she had an item regarding the Roads to End Violence that she would like added to New Business.</w:t>
      </w:r>
    </w:p>
    <w:p w:rsidR="00320E54" w:rsidRPr="00E17BAF" w:rsidRDefault="00C31B28" w:rsidP="00320E54">
      <w:pPr>
        <w:rPr>
          <w:b/>
          <w:sz w:val="26"/>
          <w:szCs w:val="26"/>
        </w:rPr>
      </w:pPr>
      <w:r>
        <w:rPr>
          <w:b/>
          <w:sz w:val="26"/>
          <w:szCs w:val="26"/>
        </w:rPr>
        <w:lastRenderedPageBreak/>
        <w:t>Motion #18-</w:t>
      </w:r>
      <w:r w:rsidR="00C2503C">
        <w:rPr>
          <w:b/>
          <w:sz w:val="26"/>
          <w:szCs w:val="26"/>
        </w:rPr>
        <w:t>239</w:t>
      </w:r>
    </w:p>
    <w:p w:rsidR="00320E54" w:rsidRDefault="00320E54" w:rsidP="00320E54">
      <w:pPr>
        <w:rPr>
          <w:b/>
          <w:sz w:val="26"/>
          <w:szCs w:val="26"/>
        </w:rPr>
      </w:pPr>
      <w:r w:rsidRPr="00E17BAF">
        <w:rPr>
          <w:b/>
          <w:sz w:val="26"/>
          <w:szCs w:val="26"/>
        </w:rPr>
        <w:t>Approval of Agenda</w:t>
      </w:r>
    </w:p>
    <w:p w:rsidR="00C2503C" w:rsidRPr="00E17BAF" w:rsidRDefault="00C2503C" w:rsidP="00320E54">
      <w:pPr>
        <w:rPr>
          <w:b/>
          <w:sz w:val="26"/>
          <w:szCs w:val="26"/>
        </w:rPr>
      </w:pPr>
    </w:p>
    <w:p w:rsidR="00365648" w:rsidRPr="00767063" w:rsidRDefault="00320E54" w:rsidP="00320E54">
      <w:r w:rsidRPr="00767063">
        <w:t xml:space="preserve">Moved by </w:t>
      </w:r>
      <w:proofErr w:type="spellStart"/>
      <w:r w:rsidR="00FB36AA" w:rsidRPr="00767063">
        <w:t>Councillor</w:t>
      </w:r>
      <w:proofErr w:type="spellEnd"/>
      <w:r w:rsidR="00FB36AA" w:rsidRPr="00767063">
        <w:t xml:space="preserve"> </w:t>
      </w:r>
      <w:r w:rsidR="009B688D">
        <w:t xml:space="preserve">Woodford </w:t>
      </w:r>
      <w:r w:rsidRPr="00767063">
        <w:t xml:space="preserve">and seconded by </w:t>
      </w:r>
      <w:proofErr w:type="spellStart"/>
      <w:r w:rsidR="005E2445" w:rsidRPr="00767063">
        <w:t>Councillor</w:t>
      </w:r>
      <w:proofErr w:type="spellEnd"/>
      <w:r w:rsidR="005E2445" w:rsidRPr="00767063">
        <w:t xml:space="preserve"> </w:t>
      </w:r>
      <w:r w:rsidR="009B688D">
        <w:t>Fudge</w:t>
      </w:r>
      <w:r w:rsidR="000A1C1F">
        <w:t xml:space="preserve"> t</w:t>
      </w:r>
      <w:r w:rsidRPr="00767063">
        <w:t xml:space="preserve">hat the Agenda for the Regular Meeting of Council </w:t>
      </w:r>
      <w:r w:rsidR="00DC3393" w:rsidRPr="00767063">
        <w:t xml:space="preserve">on </w:t>
      </w:r>
      <w:r w:rsidR="008A6FE8">
        <w:t xml:space="preserve">September </w:t>
      </w:r>
      <w:r w:rsidR="00C2503C">
        <w:t>26</w:t>
      </w:r>
      <w:r w:rsidR="009B688D">
        <w:t>, 2018</w:t>
      </w:r>
      <w:r w:rsidR="00CB58ED" w:rsidRPr="00767063">
        <w:t xml:space="preserve"> </w:t>
      </w:r>
      <w:r w:rsidR="00BB5931" w:rsidRPr="00767063">
        <w:t>be adopted as amended.</w:t>
      </w:r>
    </w:p>
    <w:p w:rsidR="00BB5931" w:rsidRPr="00767063" w:rsidRDefault="00BB5931" w:rsidP="00320E54"/>
    <w:p w:rsidR="00320E54" w:rsidRDefault="00DF7074" w:rsidP="00320E54">
      <w:r w:rsidRPr="00767063">
        <w:tab/>
      </w:r>
      <w:r w:rsidR="00320E54" w:rsidRPr="00767063">
        <w:tab/>
      </w:r>
      <w:r w:rsidR="00D70A7A" w:rsidRPr="00767063">
        <w:t>In Favour:</w:t>
      </w:r>
      <w:r w:rsidR="00D70A7A" w:rsidRPr="00767063">
        <w:tab/>
      </w:r>
      <w:r w:rsidR="008A6FE8">
        <w:t>6</w:t>
      </w:r>
      <w:r w:rsidR="00320E54" w:rsidRPr="00767063">
        <w:tab/>
        <w:t>Opposing:</w:t>
      </w:r>
      <w:r w:rsidR="00320E54" w:rsidRPr="00767063">
        <w:tab/>
        <w:t>0</w:t>
      </w:r>
    </w:p>
    <w:p w:rsidR="00334C23" w:rsidRPr="00767063" w:rsidRDefault="00334C23" w:rsidP="00320E54"/>
    <w:p w:rsidR="00320E54" w:rsidRDefault="00320E54" w:rsidP="00320E54">
      <w:r w:rsidRPr="00767063">
        <w:rPr>
          <w:b/>
        </w:rPr>
        <w:t>Decision:</w:t>
      </w:r>
      <w:r w:rsidRPr="00767063">
        <w:tab/>
        <w:t>Motion carried.</w:t>
      </w:r>
    </w:p>
    <w:p w:rsidR="008A6FE8" w:rsidRPr="00767063" w:rsidRDefault="008A6FE8" w:rsidP="00320E54"/>
    <w:p w:rsidR="00FC700D" w:rsidRDefault="0086047C" w:rsidP="00B83813">
      <w:pPr>
        <w:pStyle w:val="Heading1"/>
        <w:spacing w:before="0"/>
      </w:pPr>
      <w:r>
        <w:t>4</w:t>
      </w:r>
      <w:r w:rsidR="00320E54">
        <w:t>.</w:t>
      </w:r>
      <w:r w:rsidR="00320E54">
        <w:tab/>
      </w:r>
      <w:r w:rsidR="00FC700D">
        <w:t>MINUTES FOR APPROVAL</w:t>
      </w:r>
    </w:p>
    <w:p w:rsidR="006812DE" w:rsidRDefault="006812DE" w:rsidP="00E177B3">
      <w:pPr>
        <w:tabs>
          <w:tab w:val="center" w:pos="4680"/>
        </w:tabs>
        <w:rPr>
          <w:b/>
          <w:sz w:val="26"/>
          <w:szCs w:val="26"/>
        </w:rPr>
      </w:pP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C2503C">
        <w:rPr>
          <w:b/>
          <w:sz w:val="26"/>
          <w:szCs w:val="26"/>
        </w:rPr>
        <w:t>8-240</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767063" w:rsidRDefault="00B83813" w:rsidP="00614C31">
      <w:r w:rsidRPr="00767063">
        <w:t xml:space="preserve">Moved by </w:t>
      </w:r>
      <w:proofErr w:type="spellStart"/>
      <w:r w:rsidR="00EA4E17">
        <w:t>Councillor</w:t>
      </w:r>
      <w:proofErr w:type="spellEnd"/>
      <w:r w:rsidR="00EA4E17">
        <w:t xml:space="preserve"> </w:t>
      </w:r>
      <w:r w:rsidR="003A4865">
        <w:t>Woodford</w:t>
      </w:r>
      <w:r w:rsidR="008A6FE8">
        <w:t xml:space="preserve"> a</w:t>
      </w:r>
      <w:r w:rsidR="00F052A4" w:rsidRPr="00767063">
        <w:t xml:space="preserve">nd seconded by </w:t>
      </w:r>
      <w:proofErr w:type="spellStart"/>
      <w:r w:rsidR="003A4865">
        <w:t>Councillor</w:t>
      </w:r>
      <w:proofErr w:type="spellEnd"/>
      <w:r w:rsidR="003A4865">
        <w:t xml:space="preserve"> Dove </w:t>
      </w:r>
      <w:r w:rsidR="006D1F9B" w:rsidRPr="00767063">
        <w:t>that</w:t>
      </w:r>
      <w:r w:rsidR="00F052A4" w:rsidRPr="00767063">
        <w:t xml:space="preserve"> the Minutes from the Regular Mee</w:t>
      </w:r>
      <w:r w:rsidR="001C5C67" w:rsidRPr="00767063">
        <w:t xml:space="preserve">ting of Council on </w:t>
      </w:r>
      <w:r w:rsidR="003A4865">
        <w:t xml:space="preserve">September </w:t>
      </w:r>
      <w:r w:rsidR="009B688D">
        <w:t>5</w:t>
      </w:r>
      <w:r w:rsidR="00BB5931" w:rsidRPr="00767063">
        <w:t>, 2018</w:t>
      </w:r>
      <w:r w:rsidR="00F052A4" w:rsidRPr="00767063">
        <w:t xml:space="preserve"> be adopted as presented.</w:t>
      </w:r>
    </w:p>
    <w:p w:rsidR="00F10CED" w:rsidRPr="00767063" w:rsidRDefault="00F10CED" w:rsidP="00F052A4"/>
    <w:p w:rsidR="00F052A4" w:rsidRPr="00767063" w:rsidRDefault="006E16D9" w:rsidP="00B362A1">
      <w:pPr>
        <w:ind w:left="720" w:firstLine="720"/>
      </w:pPr>
      <w:r w:rsidRPr="00767063">
        <w:t>In Favour:</w:t>
      </w:r>
      <w:r w:rsidRPr="00767063">
        <w:tab/>
      </w:r>
      <w:r w:rsidR="008A6FE8">
        <w:t>6</w:t>
      </w:r>
      <w:r w:rsidR="00A71028" w:rsidRPr="00767063">
        <w:tab/>
      </w:r>
      <w:r w:rsidR="00F052A4" w:rsidRPr="00767063">
        <w:t>Opposing:</w:t>
      </w:r>
      <w:r w:rsidR="00F052A4" w:rsidRPr="00767063">
        <w:tab/>
        <w:t>0</w:t>
      </w:r>
    </w:p>
    <w:p w:rsidR="00EE32A9" w:rsidRPr="00767063" w:rsidRDefault="00EE32A9" w:rsidP="00F052A4">
      <w:pPr>
        <w:ind w:left="1440" w:firstLine="720"/>
      </w:pPr>
    </w:p>
    <w:p w:rsidR="00570BBB" w:rsidRDefault="00F052A4" w:rsidP="00F052A4">
      <w:r w:rsidRPr="00767063">
        <w:rPr>
          <w:b/>
        </w:rPr>
        <w:t>Decision</w:t>
      </w:r>
      <w:r w:rsidR="00B362A1" w:rsidRPr="00767063">
        <w:rPr>
          <w:b/>
        </w:rPr>
        <w:t>:</w:t>
      </w:r>
      <w:r w:rsidRPr="00767063">
        <w:tab/>
        <w:t>Motion carried.</w:t>
      </w:r>
    </w:p>
    <w:p w:rsidR="007E0D19" w:rsidRDefault="009B688D" w:rsidP="00FC700D">
      <w:pPr>
        <w:pStyle w:val="Heading1"/>
      </w:pPr>
      <w:r>
        <w:t>5</w:t>
      </w:r>
      <w:r w:rsidR="00FC700D" w:rsidRPr="00E17BAF">
        <w:t>.</w:t>
      </w:r>
      <w:r w:rsidR="00FC700D" w:rsidRPr="00E17BAF">
        <w:tab/>
        <w:t>BUSINESS ARISING FROM</w:t>
      </w:r>
      <w:r w:rsidR="00FC700D">
        <w:t xml:space="preserve"> PREVIOUS MINUTES</w:t>
      </w:r>
    </w:p>
    <w:p w:rsidR="00DE2E34" w:rsidRDefault="008D6D49" w:rsidP="00DE2E34">
      <w:pPr>
        <w:ind w:firstLine="720"/>
      </w:pPr>
      <w:r>
        <w:t>None.</w:t>
      </w:r>
      <w:r>
        <w:tab/>
      </w:r>
    </w:p>
    <w:p w:rsidR="00BA0A0A" w:rsidRDefault="00575B38" w:rsidP="00DE2E34">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9B688D">
        <w:t>Deputy Mayor Pollett</w:t>
      </w:r>
      <w:r w:rsidR="003F6ABC">
        <w:t>.</w:t>
      </w:r>
    </w:p>
    <w:p w:rsidR="00AE0D36" w:rsidRDefault="00AE0D36" w:rsidP="00B1563D"/>
    <w:p w:rsidR="004B0027" w:rsidRDefault="00B1563D" w:rsidP="00953765">
      <w:r>
        <w:t xml:space="preserve">The </w:t>
      </w:r>
      <w:r w:rsidR="00953765">
        <w:t>Recreation &amp; Community Living</w:t>
      </w:r>
      <w:r w:rsidR="00025375">
        <w:t xml:space="preserve"> </w:t>
      </w:r>
      <w:r w:rsidR="00752FFD">
        <w:t xml:space="preserve">meeting </w:t>
      </w:r>
      <w:r w:rsidR="009B688D">
        <w:t>was held on</w:t>
      </w:r>
      <w:r w:rsidR="003A4865">
        <w:t xml:space="preserve"> September 17</w:t>
      </w:r>
      <w:r w:rsidR="002F2B08">
        <w:t>, 2018</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F32E56">
        <w:t>O.</w:t>
      </w:r>
      <w:r w:rsidR="004838D8">
        <w:t xml:space="preserve"> Fudge, </w:t>
      </w:r>
      <w:proofErr w:type="spellStart"/>
      <w:r w:rsidR="004838D8">
        <w:t>C</w:t>
      </w:r>
      <w:r w:rsidR="00D04B73">
        <w:t>ouncillor</w:t>
      </w:r>
      <w:proofErr w:type="spellEnd"/>
      <w:r w:rsidR="00D04B73">
        <w:t xml:space="preserve">; </w:t>
      </w:r>
      <w:r w:rsidR="00B852A8">
        <w:t xml:space="preserve">B. Dove, </w:t>
      </w:r>
      <w:proofErr w:type="spellStart"/>
      <w:r w:rsidR="00B852A8">
        <w:t>Councillor</w:t>
      </w:r>
      <w:proofErr w:type="spellEnd"/>
      <w:r w:rsidR="00B852A8">
        <w:t>;</w:t>
      </w:r>
      <w:r w:rsidR="006C48EE">
        <w:t xml:space="preserve"> </w:t>
      </w:r>
      <w:r w:rsidR="003E2A14">
        <w:t xml:space="preserve">G. Brown, </w:t>
      </w:r>
      <w:proofErr w:type="spellStart"/>
      <w:r w:rsidR="003E2A14">
        <w:t>Councillor</w:t>
      </w:r>
      <w:proofErr w:type="spellEnd"/>
      <w:r w:rsidR="003E2A14">
        <w:t>;</w:t>
      </w:r>
      <w:r w:rsidR="00AE0D36">
        <w:t xml:space="preserve"> </w:t>
      </w:r>
      <w:r w:rsidR="00B852A8">
        <w:t>N</w:t>
      </w:r>
      <w:r w:rsidR="00436E7A">
        <w:t xml:space="preserve">. </w:t>
      </w:r>
      <w:r w:rsidR="00B852A8">
        <w:t xml:space="preserve">Newell, </w:t>
      </w:r>
      <w:r w:rsidR="00436E7A">
        <w:t xml:space="preserve">Director </w:t>
      </w:r>
      <w:r w:rsidR="00B852A8">
        <w:t>of Recreation &amp; Community Services</w:t>
      </w:r>
      <w:r w:rsidR="003A4865">
        <w:t>; D. Chafe, CAO; B. Freeborn, Administrative  Coordinator.</w:t>
      </w:r>
    </w:p>
    <w:p w:rsidR="004B0027" w:rsidRDefault="004B0027" w:rsidP="00953765"/>
    <w:p w:rsidR="00925778" w:rsidRDefault="00925778" w:rsidP="00925778">
      <w:r>
        <w:t>The following items were discussed:</w:t>
      </w:r>
    </w:p>
    <w:p w:rsidR="003A4865" w:rsidRDefault="003A4865" w:rsidP="00925778"/>
    <w:p w:rsidR="004F093E" w:rsidRDefault="004F093E" w:rsidP="004F093E">
      <w:pPr>
        <w:autoSpaceDE w:val="0"/>
        <w:autoSpaceDN w:val="0"/>
        <w:adjustRightInd w:val="0"/>
        <w:rPr>
          <w:rFonts w:eastAsia="Times New Roman"/>
          <w:b/>
          <w:color w:val="000000"/>
          <w:sz w:val="28"/>
          <w:szCs w:val="28"/>
        </w:rPr>
      </w:pPr>
    </w:p>
    <w:p w:rsidR="004F093E" w:rsidRDefault="004F093E" w:rsidP="004F093E">
      <w:pPr>
        <w:autoSpaceDE w:val="0"/>
        <w:autoSpaceDN w:val="0"/>
        <w:adjustRightInd w:val="0"/>
        <w:rPr>
          <w:rFonts w:eastAsia="Times New Roman"/>
          <w:b/>
          <w:color w:val="000000"/>
          <w:sz w:val="28"/>
          <w:szCs w:val="28"/>
        </w:rPr>
      </w:pPr>
    </w:p>
    <w:p w:rsidR="004F093E" w:rsidRDefault="004F093E" w:rsidP="004F093E">
      <w:pPr>
        <w:autoSpaceDE w:val="0"/>
        <w:autoSpaceDN w:val="0"/>
        <w:adjustRightInd w:val="0"/>
        <w:rPr>
          <w:rFonts w:eastAsia="Times New Roman"/>
          <w:b/>
          <w:color w:val="000000"/>
          <w:sz w:val="28"/>
          <w:szCs w:val="28"/>
        </w:rPr>
      </w:pPr>
    </w:p>
    <w:p w:rsidR="004F093E" w:rsidRDefault="004F093E" w:rsidP="004F093E">
      <w:pPr>
        <w:autoSpaceDE w:val="0"/>
        <w:autoSpaceDN w:val="0"/>
        <w:adjustRightInd w:val="0"/>
        <w:rPr>
          <w:rFonts w:eastAsia="Times New Roman"/>
          <w:b/>
          <w:color w:val="000000"/>
          <w:sz w:val="28"/>
          <w:szCs w:val="28"/>
        </w:rPr>
      </w:pPr>
      <w:r>
        <w:rPr>
          <w:rFonts w:eastAsia="Times New Roman"/>
          <w:b/>
          <w:color w:val="000000"/>
          <w:sz w:val="28"/>
          <w:szCs w:val="28"/>
        </w:rPr>
        <w:lastRenderedPageBreak/>
        <w:t>Ice Cancellation Policy</w:t>
      </w:r>
    </w:p>
    <w:p w:rsidR="004F093E" w:rsidRDefault="004F093E" w:rsidP="004F093E">
      <w:pPr>
        <w:autoSpaceDE w:val="0"/>
        <w:autoSpaceDN w:val="0"/>
        <w:adjustRightInd w:val="0"/>
        <w:rPr>
          <w:rFonts w:eastAsia="Times New Roman"/>
          <w:b/>
          <w:color w:val="000000"/>
          <w:sz w:val="28"/>
          <w:szCs w:val="28"/>
        </w:rPr>
      </w:pPr>
    </w:p>
    <w:p w:rsidR="004F093E" w:rsidRPr="004E36A9" w:rsidRDefault="004F093E" w:rsidP="004F093E">
      <w:pPr>
        <w:autoSpaceDE w:val="0"/>
        <w:autoSpaceDN w:val="0"/>
        <w:adjustRightInd w:val="0"/>
        <w:rPr>
          <w:rFonts w:eastAsia="Times New Roman"/>
          <w:color w:val="000000"/>
        </w:rPr>
      </w:pPr>
      <w:r w:rsidRPr="004E36A9">
        <w:rPr>
          <w:rFonts w:eastAsia="Times New Roman"/>
          <w:color w:val="000000"/>
        </w:rPr>
        <w:t>At the last Committee meeting, Council reviewed a request from Gander Minor Hockey to change the Ice Cancellation Policy that was adopted on July 4</w:t>
      </w:r>
      <w:r w:rsidRPr="004E36A9">
        <w:rPr>
          <w:rFonts w:eastAsia="Times New Roman"/>
          <w:color w:val="000000"/>
          <w:vertAlign w:val="superscript"/>
        </w:rPr>
        <w:t>th</w:t>
      </w:r>
      <w:r w:rsidRPr="004E36A9">
        <w:rPr>
          <w:rFonts w:eastAsia="Times New Roman"/>
          <w:color w:val="000000"/>
        </w:rPr>
        <w:t xml:space="preserve"> this year.  Minor Hockey would like to see a 14 day cancellation policy instead of a no cancellation policy.  At that meeting Council had asked the Department to meet with Gander Minor Hockey again to see if something could be worked out.</w:t>
      </w:r>
    </w:p>
    <w:p w:rsidR="004F093E" w:rsidRPr="004E36A9" w:rsidRDefault="004F093E" w:rsidP="004F093E">
      <w:pPr>
        <w:autoSpaceDE w:val="0"/>
        <w:autoSpaceDN w:val="0"/>
        <w:adjustRightInd w:val="0"/>
        <w:rPr>
          <w:rFonts w:eastAsia="Times New Roman"/>
          <w:color w:val="000000"/>
        </w:rPr>
      </w:pPr>
    </w:p>
    <w:p w:rsidR="004F093E" w:rsidRPr="004E36A9" w:rsidRDefault="004F093E" w:rsidP="004F093E">
      <w:pPr>
        <w:autoSpaceDE w:val="0"/>
        <w:autoSpaceDN w:val="0"/>
        <w:adjustRightInd w:val="0"/>
        <w:rPr>
          <w:rFonts w:eastAsia="Times New Roman"/>
          <w:color w:val="000000"/>
        </w:rPr>
      </w:pPr>
      <w:r w:rsidRPr="004E36A9">
        <w:rPr>
          <w:rFonts w:eastAsia="Times New Roman"/>
          <w:color w:val="000000"/>
        </w:rPr>
        <w:t xml:space="preserve">The Department met with Gander Minor Hockey and discussed a few </w:t>
      </w:r>
      <w:r>
        <w:rPr>
          <w:rFonts w:eastAsia="Times New Roman"/>
          <w:color w:val="000000"/>
        </w:rPr>
        <w:t>items</w:t>
      </w:r>
      <w:r w:rsidRPr="004E36A9">
        <w:rPr>
          <w:rFonts w:eastAsia="Times New Roman"/>
          <w:color w:val="000000"/>
        </w:rPr>
        <w:t xml:space="preserve"> such as Minor Hockey putting in their schedule for the year in two phases.  A schedule would be submitted for September to December and another one from January to April.  Minor Hockey was not comfortable with this suggestion as they don’t have their teams picked until late in 2018 and are unsure of what ice time will be needed.  It was also explained to Minor Hockey that the extenuating circumstances clause was put in to help the groups when an issue arises and they could ask the Department to review the reason and not be charged for that ice time.  At the end of the meeting, Minor Hockey still wanted to have the policy changed to a 14 day cancellation policy.</w:t>
      </w:r>
    </w:p>
    <w:p w:rsidR="004F093E" w:rsidRPr="004E36A9" w:rsidRDefault="004F093E" w:rsidP="004F093E">
      <w:pPr>
        <w:autoSpaceDE w:val="0"/>
        <w:autoSpaceDN w:val="0"/>
        <w:adjustRightInd w:val="0"/>
        <w:rPr>
          <w:rFonts w:eastAsia="Times New Roman"/>
          <w:color w:val="000000"/>
        </w:rPr>
      </w:pPr>
    </w:p>
    <w:p w:rsidR="004F093E" w:rsidRPr="004E36A9" w:rsidRDefault="004F093E" w:rsidP="004F093E">
      <w:pPr>
        <w:autoSpaceDE w:val="0"/>
        <w:autoSpaceDN w:val="0"/>
        <w:adjustRightInd w:val="0"/>
        <w:rPr>
          <w:rFonts w:eastAsia="Times New Roman"/>
          <w:color w:val="000000"/>
        </w:rPr>
      </w:pPr>
      <w:r w:rsidRPr="004E36A9">
        <w:rPr>
          <w:rFonts w:eastAsia="Times New Roman"/>
          <w:color w:val="000000"/>
        </w:rPr>
        <w:t xml:space="preserve">The Administrative Coordinator explained that the reason this policy was put in place was because of so much ice time being canceled on Saturdays and Sundays and with the 48 hour cancellation notice; there was not enough time to rebook the ice.  Therefore, there were many times that the ice was left vacant and teams and skaters were in other communities practicing.  The Department and Council felt that this had to be changed because there was a lot of lost revenue and citizens were not able to book ice for birthday parties, family/community skates, etc.  </w:t>
      </w:r>
    </w:p>
    <w:p w:rsidR="004F093E" w:rsidRPr="004E36A9" w:rsidRDefault="004F093E" w:rsidP="004F093E">
      <w:pPr>
        <w:autoSpaceDE w:val="0"/>
        <w:autoSpaceDN w:val="0"/>
        <w:adjustRightInd w:val="0"/>
        <w:rPr>
          <w:rFonts w:eastAsia="Times New Roman"/>
          <w:color w:val="000000"/>
        </w:rPr>
      </w:pPr>
    </w:p>
    <w:p w:rsidR="004F093E" w:rsidRPr="004E36A9" w:rsidRDefault="004F093E" w:rsidP="004F093E">
      <w:pPr>
        <w:autoSpaceDE w:val="0"/>
        <w:autoSpaceDN w:val="0"/>
        <w:adjustRightInd w:val="0"/>
        <w:rPr>
          <w:rFonts w:eastAsia="Times New Roman"/>
          <w:color w:val="000000"/>
        </w:rPr>
      </w:pPr>
      <w:r w:rsidRPr="004E36A9">
        <w:rPr>
          <w:rFonts w:eastAsia="Times New Roman"/>
          <w:color w:val="000000"/>
        </w:rPr>
        <w:t xml:space="preserve">Minor Hockey has provided the Department with a tentative schedule for the season for their house league and with this schedule there is open ice time </w:t>
      </w:r>
      <w:r>
        <w:rPr>
          <w:rFonts w:eastAsia="Times New Roman"/>
          <w:color w:val="000000"/>
        </w:rPr>
        <w:t xml:space="preserve">available </w:t>
      </w:r>
      <w:r w:rsidRPr="004E36A9">
        <w:rPr>
          <w:rFonts w:eastAsia="Times New Roman"/>
          <w:color w:val="000000"/>
        </w:rPr>
        <w:t>to be rent</w:t>
      </w:r>
      <w:r>
        <w:rPr>
          <w:rFonts w:eastAsia="Times New Roman"/>
          <w:color w:val="000000"/>
        </w:rPr>
        <w:t>ed</w:t>
      </w:r>
      <w:r w:rsidRPr="004E36A9">
        <w:rPr>
          <w:rFonts w:eastAsia="Times New Roman"/>
          <w:color w:val="000000"/>
        </w:rPr>
        <w:t xml:space="preserve"> out.  From the Department’s understanding</w:t>
      </w:r>
      <w:r>
        <w:rPr>
          <w:rFonts w:eastAsia="Times New Roman"/>
          <w:color w:val="000000"/>
        </w:rPr>
        <w:t>,</w:t>
      </w:r>
      <w:r w:rsidRPr="004E36A9">
        <w:rPr>
          <w:rFonts w:eastAsia="Times New Roman"/>
          <w:color w:val="000000"/>
        </w:rPr>
        <w:t xml:space="preserve"> they will be picking up extra ice time for travel teams once the teams and coaches have been chosen.  </w:t>
      </w:r>
    </w:p>
    <w:p w:rsidR="004F093E" w:rsidRPr="004E36A9" w:rsidRDefault="004F093E" w:rsidP="004F093E">
      <w:pPr>
        <w:autoSpaceDE w:val="0"/>
        <w:autoSpaceDN w:val="0"/>
        <w:adjustRightInd w:val="0"/>
        <w:rPr>
          <w:rFonts w:eastAsia="Times New Roman"/>
          <w:color w:val="000000"/>
        </w:rPr>
      </w:pPr>
    </w:p>
    <w:p w:rsidR="004F093E" w:rsidRDefault="004F093E" w:rsidP="004F093E">
      <w:pPr>
        <w:autoSpaceDE w:val="0"/>
        <w:autoSpaceDN w:val="0"/>
        <w:adjustRightInd w:val="0"/>
        <w:rPr>
          <w:rFonts w:eastAsia="Times New Roman"/>
          <w:color w:val="000000"/>
        </w:rPr>
      </w:pPr>
      <w:r w:rsidRPr="004E36A9">
        <w:rPr>
          <w:rFonts w:eastAsia="Times New Roman"/>
          <w:color w:val="000000"/>
        </w:rPr>
        <w:t xml:space="preserve">The Committee agreed that this empty ice </w:t>
      </w:r>
      <w:r>
        <w:rPr>
          <w:rFonts w:eastAsia="Times New Roman"/>
          <w:color w:val="000000"/>
        </w:rPr>
        <w:t xml:space="preserve">situation </w:t>
      </w:r>
      <w:r w:rsidRPr="004E36A9">
        <w:rPr>
          <w:rFonts w:eastAsia="Times New Roman"/>
          <w:color w:val="000000"/>
        </w:rPr>
        <w:t xml:space="preserve">must be corrected; however, since there is </w:t>
      </w:r>
      <w:r>
        <w:rPr>
          <w:rFonts w:eastAsia="Times New Roman"/>
          <w:color w:val="000000"/>
        </w:rPr>
        <w:t xml:space="preserve">now </w:t>
      </w:r>
      <w:r w:rsidRPr="004E36A9">
        <w:rPr>
          <w:rFonts w:eastAsia="Times New Roman"/>
          <w:color w:val="000000"/>
        </w:rPr>
        <w:t xml:space="preserve">open time on the schedule to rent, they are willing to delay this policy for this season and try the 14 day cancellation policy.  They have asked the Department to keep track of the cancellations this season and a review will be done in May to see if the 14 days has been ample time to rebook the ice once canceled.  It was also suggested that there would be no cancellations after the 14 days for any group except for circumstances due to weather.  </w:t>
      </w:r>
    </w:p>
    <w:p w:rsidR="004F093E" w:rsidRDefault="004F093E" w:rsidP="004F093E">
      <w:pPr>
        <w:autoSpaceDE w:val="0"/>
        <w:autoSpaceDN w:val="0"/>
        <w:adjustRightInd w:val="0"/>
        <w:rPr>
          <w:rFonts w:eastAsia="Times New Roman"/>
          <w:color w:val="000000"/>
        </w:rPr>
      </w:pPr>
    </w:p>
    <w:p w:rsidR="004F093E" w:rsidRPr="004F093E" w:rsidRDefault="004F093E" w:rsidP="004F093E">
      <w:pPr>
        <w:autoSpaceDE w:val="0"/>
        <w:autoSpaceDN w:val="0"/>
        <w:adjustRightInd w:val="0"/>
        <w:rPr>
          <w:rFonts w:eastAsia="Times New Roman"/>
          <w:b/>
          <w:color w:val="000000"/>
          <w:sz w:val="26"/>
          <w:szCs w:val="26"/>
        </w:rPr>
      </w:pPr>
      <w:r w:rsidRPr="004F093E">
        <w:rPr>
          <w:rFonts w:eastAsia="Times New Roman"/>
          <w:b/>
          <w:color w:val="000000"/>
          <w:sz w:val="26"/>
          <w:szCs w:val="26"/>
        </w:rPr>
        <w:t>Motion #18-241</w:t>
      </w:r>
    </w:p>
    <w:p w:rsidR="004F093E" w:rsidRPr="004F093E" w:rsidRDefault="004F093E" w:rsidP="004F093E">
      <w:pPr>
        <w:autoSpaceDE w:val="0"/>
        <w:autoSpaceDN w:val="0"/>
        <w:adjustRightInd w:val="0"/>
        <w:rPr>
          <w:rFonts w:eastAsia="Times New Roman"/>
          <w:b/>
          <w:color w:val="000000"/>
          <w:sz w:val="26"/>
          <w:szCs w:val="26"/>
        </w:rPr>
      </w:pPr>
      <w:r w:rsidRPr="004F093E">
        <w:rPr>
          <w:rFonts w:eastAsia="Times New Roman"/>
          <w:b/>
          <w:color w:val="000000"/>
          <w:sz w:val="26"/>
          <w:szCs w:val="26"/>
        </w:rPr>
        <w:t>Ice Cancellation Policy</w:t>
      </w:r>
    </w:p>
    <w:p w:rsidR="004F093E" w:rsidRPr="004E36A9" w:rsidRDefault="004F093E" w:rsidP="004F093E">
      <w:pPr>
        <w:autoSpaceDE w:val="0"/>
        <w:autoSpaceDN w:val="0"/>
        <w:adjustRightInd w:val="0"/>
        <w:rPr>
          <w:rFonts w:eastAsia="Times New Roman"/>
          <w:color w:val="000000"/>
        </w:rPr>
      </w:pPr>
    </w:p>
    <w:p w:rsidR="004F093E" w:rsidRDefault="004F093E" w:rsidP="004F093E">
      <w:pPr>
        <w:autoSpaceDE w:val="0"/>
        <w:autoSpaceDN w:val="0"/>
        <w:adjustRightInd w:val="0"/>
        <w:rPr>
          <w:rFonts w:eastAsia="Times New Roman"/>
          <w:color w:val="000000"/>
        </w:rPr>
      </w:pPr>
      <w:r>
        <w:rPr>
          <w:rFonts w:eastAsia="Times New Roman"/>
          <w:color w:val="000000"/>
        </w:rPr>
        <w:t xml:space="preserve">Moved by Deputy Mayor Pollett and seconded by </w:t>
      </w:r>
      <w:proofErr w:type="spellStart"/>
      <w:r>
        <w:rPr>
          <w:rFonts w:eastAsia="Times New Roman"/>
          <w:color w:val="000000"/>
        </w:rPr>
        <w:t>Councillor</w:t>
      </w:r>
      <w:proofErr w:type="spellEnd"/>
      <w:r>
        <w:rPr>
          <w:rFonts w:eastAsia="Times New Roman"/>
          <w:color w:val="000000"/>
        </w:rPr>
        <w:t xml:space="preserve"> Fudge</w:t>
      </w:r>
      <w:r w:rsidRPr="004E36A9">
        <w:rPr>
          <w:rFonts w:eastAsia="Times New Roman"/>
          <w:color w:val="000000"/>
        </w:rPr>
        <w:t xml:space="preserve"> that Policy No. R020 Steele Community Centre Ice Cancellation and Subletting Policy be </w:t>
      </w:r>
      <w:r>
        <w:rPr>
          <w:rFonts w:eastAsia="Times New Roman"/>
          <w:color w:val="000000"/>
        </w:rPr>
        <w:t xml:space="preserve">modified </w:t>
      </w:r>
      <w:r w:rsidRPr="004E36A9">
        <w:rPr>
          <w:rFonts w:eastAsia="Times New Roman"/>
          <w:color w:val="000000"/>
        </w:rPr>
        <w:t>and a 14 day cancellation policy be put in effect for all ice users of the Steele Community Centre.</w:t>
      </w:r>
    </w:p>
    <w:p w:rsidR="004F093E" w:rsidRPr="007417B1" w:rsidRDefault="00D04E80" w:rsidP="004F093E">
      <w:pPr>
        <w:autoSpaceDE w:val="0"/>
        <w:autoSpaceDN w:val="0"/>
        <w:adjustRightInd w:val="0"/>
        <w:rPr>
          <w:rFonts w:eastAsia="Times New Roman"/>
          <w:color w:val="000000"/>
        </w:rPr>
      </w:pPr>
      <w:r w:rsidRPr="007417B1">
        <w:rPr>
          <w:rFonts w:eastAsia="Times New Roman"/>
          <w:color w:val="000000"/>
        </w:rPr>
        <w:lastRenderedPageBreak/>
        <w:t>The Mayor had a concern regarding the format of the motion and a lengthy discussion took place on the motion.    Council asked that the matter be taken back to Committee and that they bring forward a motion to modify the policy to implement the 14 day cancellation policy.  The Mover and the Seconder agreed that the motion could be withdrawn.  As to the penalty clause</w:t>
      </w:r>
      <w:r w:rsidR="00DC5332" w:rsidRPr="007417B1">
        <w:rPr>
          <w:rFonts w:eastAsia="Times New Roman"/>
          <w:color w:val="000000"/>
        </w:rPr>
        <w:t>,</w:t>
      </w:r>
      <w:r w:rsidRPr="007417B1">
        <w:rPr>
          <w:rFonts w:eastAsia="Times New Roman"/>
          <w:color w:val="000000"/>
        </w:rPr>
        <w:t xml:space="preserve"> </w:t>
      </w:r>
      <w:r w:rsidR="00DC5332" w:rsidRPr="007417B1">
        <w:rPr>
          <w:rFonts w:eastAsia="Times New Roman"/>
          <w:color w:val="000000"/>
        </w:rPr>
        <w:t>i</w:t>
      </w:r>
      <w:r w:rsidR="004F093E" w:rsidRPr="007417B1">
        <w:rPr>
          <w:rFonts w:eastAsia="Times New Roman"/>
          <w:color w:val="000000"/>
        </w:rPr>
        <w:t xml:space="preserve">t was agreed </w:t>
      </w:r>
      <w:r w:rsidRPr="007417B1">
        <w:rPr>
          <w:rFonts w:eastAsia="Times New Roman"/>
          <w:color w:val="000000"/>
        </w:rPr>
        <w:t>that Council would review any penalties charged from now until the policy is revised.</w:t>
      </w:r>
    </w:p>
    <w:p w:rsidR="004F093E" w:rsidRPr="004F093E" w:rsidRDefault="004F093E" w:rsidP="004F093E">
      <w:pPr>
        <w:autoSpaceDE w:val="0"/>
        <w:autoSpaceDN w:val="0"/>
        <w:adjustRightInd w:val="0"/>
        <w:rPr>
          <w:rFonts w:eastAsia="Times New Roman"/>
          <w:i/>
          <w:color w:val="000000"/>
        </w:rPr>
      </w:pPr>
    </w:p>
    <w:p w:rsidR="004F093E" w:rsidRDefault="004F093E" w:rsidP="004F093E">
      <w:pPr>
        <w:pStyle w:val="NoSpacing"/>
        <w:jc w:val="both"/>
        <w:rPr>
          <w:b/>
          <w:sz w:val="28"/>
          <w:szCs w:val="28"/>
        </w:rPr>
      </w:pPr>
      <w:proofErr w:type="spellStart"/>
      <w:r>
        <w:rPr>
          <w:rFonts w:eastAsia="Times New Roman"/>
          <w:b/>
          <w:sz w:val="28"/>
          <w:szCs w:val="28"/>
        </w:rPr>
        <w:t>Airials</w:t>
      </w:r>
      <w:proofErr w:type="spellEnd"/>
      <w:r>
        <w:rPr>
          <w:rFonts w:eastAsia="Times New Roman"/>
          <w:b/>
          <w:sz w:val="28"/>
          <w:szCs w:val="28"/>
        </w:rPr>
        <w:t xml:space="preserve"> Active Wellness Centre re Oktoberfest Fundraiser </w:t>
      </w:r>
    </w:p>
    <w:p w:rsidR="004F093E" w:rsidRDefault="004F093E" w:rsidP="004F093E">
      <w:pPr>
        <w:pStyle w:val="NoSpacing"/>
        <w:jc w:val="both"/>
        <w:rPr>
          <w:sz w:val="24"/>
          <w:szCs w:val="24"/>
        </w:rPr>
      </w:pPr>
    </w:p>
    <w:p w:rsidR="004F093E" w:rsidRDefault="004F093E" w:rsidP="004F093E">
      <w:pPr>
        <w:pStyle w:val="NoSpacing"/>
        <w:jc w:val="both"/>
        <w:rPr>
          <w:sz w:val="24"/>
          <w:szCs w:val="24"/>
        </w:rPr>
      </w:pPr>
      <w:r>
        <w:rPr>
          <w:sz w:val="24"/>
          <w:szCs w:val="24"/>
        </w:rPr>
        <w:t xml:space="preserve">The </w:t>
      </w:r>
      <w:proofErr w:type="spellStart"/>
      <w:r>
        <w:rPr>
          <w:sz w:val="24"/>
          <w:szCs w:val="24"/>
        </w:rPr>
        <w:t>Airials</w:t>
      </w:r>
      <w:proofErr w:type="spellEnd"/>
      <w:r>
        <w:rPr>
          <w:sz w:val="24"/>
          <w:szCs w:val="24"/>
        </w:rPr>
        <w:t xml:space="preserve"> Active Wellness Centre will be holding an Oktoberfest Fundraiser on September 29</w:t>
      </w:r>
      <w:r w:rsidRPr="004B349C">
        <w:rPr>
          <w:sz w:val="24"/>
          <w:szCs w:val="24"/>
          <w:vertAlign w:val="superscript"/>
        </w:rPr>
        <w:t>th</w:t>
      </w:r>
      <w:r>
        <w:rPr>
          <w:sz w:val="24"/>
          <w:szCs w:val="24"/>
        </w:rPr>
        <w:t xml:space="preserve"> at the Gander Curling Club to help raise funds for a new facility, upkeep of the current facility and new equipment.  They have asked the town to purchase a table to the event at a cost of $500.  The Committee agreed that the Town should purchase a table and refers this to the Finance Committee for their review and recommendation.</w:t>
      </w:r>
    </w:p>
    <w:p w:rsidR="004F093E" w:rsidRDefault="004F093E" w:rsidP="004F093E">
      <w:pPr>
        <w:pStyle w:val="NoSpacing"/>
        <w:jc w:val="both"/>
        <w:rPr>
          <w:sz w:val="24"/>
          <w:szCs w:val="24"/>
        </w:rPr>
      </w:pPr>
    </w:p>
    <w:p w:rsidR="004F093E" w:rsidRDefault="004F093E" w:rsidP="004F093E">
      <w:pPr>
        <w:autoSpaceDE w:val="0"/>
        <w:autoSpaceDN w:val="0"/>
        <w:adjustRightInd w:val="0"/>
        <w:rPr>
          <w:rFonts w:eastAsia="Times New Roman"/>
          <w:i/>
          <w:color w:val="000000"/>
        </w:rPr>
      </w:pPr>
      <w:r>
        <w:rPr>
          <w:rFonts w:eastAsia="Times New Roman"/>
          <w:b/>
          <w:sz w:val="28"/>
          <w:szCs w:val="28"/>
        </w:rPr>
        <w:t>Memorial Services – Arrow Air and 9/11.</w:t>
      </w:r>
    </w:p>
    <w:p w:rsidR="004F093E" w:rsidRDefault="004F093E" w:rsidP="004F093E">
      <w:pPr>
        <w:pStyle w:val="NoSpacing"/>
        <w:jc w:val="both"/>
        <w:rPr>
          <w:b/>
          <w:sz w:val="28"/>
          <w:szCs w:val="28"/>
        </w:rPr>
      </w:pPr>
    </w:p>
    <w:p w:rsidR="004F093E" w:rsidRPr="006D1023" w:rsidRDefault="004F093E" w:rsidP="004F093E">
      <w:pPr>
        <w:pStyle w:val="NoSpacing"/>
        <w:jc w:val="both"/>
        <w:rPr>
          <w:sz w:val="24"/>
          <w:szCs w:val="24"/>
        </w:rPr>
      </w:pPr>
      <w:r w:rsidRPr="006D1023">
        <w:rPr>
          <w:sz w:val="24"/>
          <w:szCs w:val="24"/>
        </w:rPr>
        <w:t xml:space="preserve">The CAO advised that Council would like to see a Memorial Service held for 9/11 and Arrow Air each year.  The Town of Gander played a large roll during 9/11 and </w:t>
      </w:r>
      <w:r>
        <w:rPr>
          <w:sz w:val="24"/>
          <w:szCs w:val="24"/>
        </w:rPr>
        <w:t xml:space="preserve">Council </w:t>
      </w:r>
      <w:r w:rsidRPr="006D1023">
        <w:rPr>
          <w:sz w:val="24"/>
          <w:szCs w:val="24"/>
        </w:rPr>
        <w:t>thinks that we need to acknowledge this event yearly.  The Director noted that the Department currently holds</w:t>
      </w:r>
      <w:r>
        <w:rPr>
          <w:sz w:val="24"/>
          <w:szCs w:val="24"/>
        </w:rPr>
        <w:t xml:space="preserve"> a ceremony for Arrow Air </w:t>
      </w:r>
      <w:r w:rsidRPr="006D1023">
        <w:rPr>
          <w:sz w:val="24"/>
          <w:szCs w:val="24"/>
        </w:rPr>
        <w:t>year</w:t>
      </w:r>
      <w:r>
        <w:rPr>
          <w:sz w:val="24"/>
          <w:szCs w:val="24"/>
        </w:rPr>
        <w:t>ly</w:t>
      </w:r>
      <w:r w:rsidRPr="006D1023">
        <w:rPr>
          <w:sz w:val="24"/>
          <w:szCs w:val="24"/>
        </w:rPr>
        <w:t xml:space="preserve">; however, they would like to </w:t>
      </w:r>
      <w:r>
        <w:rPr>
          <w:sz w:val="24"/>
          <w:szCs w:val="24"/>
        </w:rPr>
        <w:t xml:space="preserve">expand on the </w:t>
      </w:r>
      <w:r w:rsidRPr="006D1023">
        <w:rPr>
          <w:sz w:val="24"/>
          <w:szCs w:val="24"/>
        </w:rPr>
        <w:t>event.</w:t>
      </w:r>
    </w:p>
    <w:p w:rsidR="004F093E" w:rsidRPr="006D1023" w:rsidRDefault="004F093E" w:rsidP="004F093E">
      <w:pPr>
        <w:pStyle w:val="NoSpacing"/>
        <w:jc w:val="both"/>
        <w:rPr>
          <w:sz w:val="24"/>
          <w:szCs w:val="24"/>
        </w:rPr>
      </w:pPr>
    </w:p>
    <w:p w:rsidR="004F093E" w:rsidRPr="006D1023" w:rsidRDefault="004F093E" w:rsidP="004F093E">
      <w:pPr>
        <w:pStyle w:val="NoSpacing"/>
        <w:jc w:val="both"/>
        <w:rPr>
          <w:sz w:val="24"/>
          <w:szCs w:val="24"/>
        </w:rPr>
      </w:pPr>
      <w:r w:rsidRPr="006D1023">
        <w:rPr>
          <w:sz w:val="24"/>
          <w:szCs w:val="24"/>
        </w:rPr>
        <w:t>The Director noted that the Town of Appleton currently does a ceremony for 9/11 and invites surrounding communities.  The Committee felt that the Town’s ceremony could be held at a different time so that people could attend both.</w:t>
      </w:r>
    </w:p>
    <w:p w:rsidR="004F093E" w:rsidRPr="006D1023" w:rsidRDefault="004F093E" w:rsidP="004F093E">
      <w:pPr>
        <w:pStyle w:val="NoSpacing"/>
        <w:jc w:val="both"/>
        <w:rPr>
          <w:sz w:val="24"/>
          <w:szCs w:val="24"/>
        </w:rPr>
      </w:pPr>
    </w:p>
    <w:p w:rsidR="004F093E" w:rsidRPr="006D1023" w:rsidRDefault="004F093E" w:rsidP="004F093E">
      <w:pPr>
        <w:pStyle w:val="NoSpacing"/>
        <w:jc w:val="both"/>
        <w:rPr>
          <w:sz w:val="24"/>
          <w:szCs w:val="24"/>
        </w:rPr>
      </w:pPr>
      <w:r w:rsidRPr="006D1023">
        <w:rPr>
          <w:sz w:val="24"/>
          <w:szCs w:val="24"/>
        </w:rPr>
        <w:t>The Director will speak with department staff and ask them to arrange these two events.</w:t>
      </w:r>
    </w:p>
    <w:p w:rsidR="004F093E" w:rsidRDefault="004F093E" w:rsidP="004F093E">
      <w:pPr>
        <w:pStyle w:val="NoSpacing"/>
        <w:jc w:val="both"/>
      </w:pPr>
    </w:p>
    <w:p w:rsidR="004F093E" w:rsidRDefault="004F093E" w:rsidP="004F093E">
      <w:pPr>
        <w:rPr>
          <w:b/>
          <w:sz w:val="28"/>
          <w:szCs w:val="28"/>
        </w:rPr>
      </w:pPr>
      <w:r>
        <w:rPr>
          <w:b/>
          <w:sz w:val="28"/>
          <w:szCs w:val="28"/>
        </w:rPr>
        <w:t>Upcoming events</w:t>
      </w:r>
    </w:p>
    <w:p w:rsidR="004F093E" w:rsidRDefault="004F093E" w:rsidP="004F093E">
      <w:pPr>
        <w:rPr>
          <w:b/>
          <w:sz w:val="28"/>
          <w:szCs w:val="28"/>
        </w:rPr>
      </w:pPr>
    </w:p>
    <w:p w:rsidR="004F093E" w:rsidRDefault="004F093E" w:rsidP="004F093E">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 xml:space="preserve">Oct 4 - 6: </w:t>
      </w:r>
      <w:r>
        <w:rPr>
          <w:rFonts w:cs="Arial"/>
          <w:lang w:val="en-GB"/>
        </w:rPr>
        <w:tab/>
      </w:r>
      <w:r>
        <w:rPr>
          <w:rFonts w:cs="Arial"/>
          <w:lang w:val="en-GB"/>
        </w:rPr>
        <w:tab/>
        <w:t>Municipalities Newfoundland &amp; Labrador Conference</w:t>
      </w:r>
    </w:p>
    <w:p w:rsidR="004F093E" w:rsidRDefault="004F093E" w:rsidP="004F093E">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Oct 25 - 26</w:t>
      </w:r>
      <w:r w:rsidRPr="00773554">
        <w:rPr>
          <w:rFonts w:cs="Arial"/>
          <w:lang w:val="en-GB"/>
        </w:rPr>
        <w:t>:</w:t>
      </w:r>
      <w:r w:rsidRPr="00773554">
        <w:rPr>
          <w:rFonts w:cs="Arial"/>
          <w:lang w:val="en-GB"/>
        </w:rPr>
        <w:tab/>
      </w:r>
      <w:r w:rsidRPr="00773554">
        <w:rPr>
          <w:rFonts w:cs="Arial"/>
          <w:lang w:val="en-GB"/>
        </w:rPr>
        <w:tab/>
      </w:r>
      <w:r>
        <w:rPr>
          <w:rFonts w:cs="Arial"/>
          <w:lang w:val="en-GB"/>
        </w:rPr>
        <w:t>Haunted House</w:t>
      </w:r>
      <w:r w:rsidRPr="00773554">
        <w:rPr>
          <w:rFonts w:eastAsiaTheme="minorEastAsia" w:cs="Arial"/>
          <w:lang w:val="en-GB"/>
        </w:rPr>
        <w:tab/>
      </w:r>
    </w:p>
    <w:p w:rsidR="003A4865" w:rsidRDefault="003A4865" w:rsidP="00925778"/>
    <w:p w:rsidR="000E57C2" w:rsidRDefault="000E57C2" w:rsidP="000E57C2">
      <w:pPr>
        <w:pStyle w:val="Heading3"/>
      </w:pPr>
      <w:r>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5566B" w:rsidRDefault="00D5566B" w:rsidP="000E57C2"/>
    <w:p w:rsidR="00AF4A94" w:rsidRPr="00767063" w:rsidRDefault="000E57C2" w:rsidP="00925778">
      <w:r w:rsidRPr="00767063">
        <w:t xml:space="preserve">The Public </w:t>
      </w:r>
      <w:r w:rsidR="00172755" w:rsidRPr="00767063">
        <w:t>Safety &amp; Protective Services</w:t>
      </w:r>
      <w:r w:rsidR="007D51B9" w:rsidRPr="00767063">
        <w:t xml:space="preserve"> Committee was held on </w:t>
      </w:r>
      <w:r w:rsidR="001209C4">
        <w:t>September 1</w:t>
      </w:r>
      <w:r w:rsidR="0042017B">
        <w:t>8</w:t>
      </w:r>
      <w:r w:rsidR="003A3021" w:rsidRPr="00767063">
        <w:t>, 2018</w:t>
      </w:r>
      <w:r w:rsidRPr="00767063">
        <w:t xml:space="preserve">. </w:t>
      </w:r>
      <w:r w:rsidR="00805B8B" w:rsidRPr="00767063">
        <w:t xml:space="preserve"> </w:t>
      </w:r>
      <w:r w:rsidRPr="00767063">
        <w:t xml:space="preserve">The meeting was chaired </w:t>
      </w:r>
      <w:r w:rsidR="00BF4CD2">
        <w:t>by P. Woodford</w:t>
      </w:r>
      <w:r w:rsidR="0050206A">
        <w:t xml:space="preserve">, </w:t>
      </w:r>
      <w:proofErr w:type="spellStart"/>
      <w:r w:rsidR="0050206A">
        <w:t>Councillor</w:t>
      </w:r>
      <w:proofErr w:type="spellEnd"/>
      <w:r w:rsidRPr="00767063">
        <w:t>.  Other members present included</w:t>
      </w:r>
      <w:r w:rsidR="00B419EC">
        <w:t xml:space="preserve">: </w:t>
      </w:r>
      <w:r w:rsidR="007468B3" w:rsidRPr="00767063">
        <w:t>T. Pollett</w:t>
      </w:r>
      <w:r w:rsidR="000665F4" w:rsidRPr="00767063">
        <w:t xml:space="preserve">, </w:t>
      </w:r>
      <w:r w:rsidR="007468B3" w:rsidRPr="00767063">
        <w:t>Deputy Mayor</w:t>
      </w:r>
      <w:r w:rsidR="000665F4" w:rsidRPr="00767063">
        <w:t xml:space="preserve">; </w:t>
      </w:r>
      <w:r w:rsidR="00BF4CD2">
        <w:t xml:space="preserve">B. Dove, </w:t>
      </w:r>
      <w:proofErr w:type="spellStart"/>
      <w:r w:rsidR="00BF4CD2">
        <w:t>Councillor</w:t>
      </w:r>
      <w:proofErr w:type="spellEnd"/>
      <w:r w:rsidR="00BF4CD2">
        <w:t xml:space="preserve">; </w:t>
      </w:r>
      <w:r w:rsidR="006A3175" w:rsidRPr="00767063">
        <w:t xml:space="preserve">O. Fudge, </w:t>
      </w:r>
      <w:proofErr w:type="spellStart"/>
      <w:r w:rsidR="006A3175" w:rsidRPr="00767063">
        <w:t>Councillor</w:t>
      </w:r>
      <w:proofErr w:type="spellEnd"/>
      <w:r w:rsidR="006A3175" w:rsidRPr="00767063">
        <w:t xml:space="preserve">; </w:t>
      </w:r>
      <w:r w:rsidR="00577E47" w:rsidRPr="00767063">
        <w:t xml:space="preserve">G. Brown, </w:t>
      </w:r>
      <w:proofErr w:type="spellStart"/>
      <w:r w:rsidR="00577E47" w:rsidRPr="00767063">
        <w:t>Councillor</w:t>
      </w:r>
      <w:proofErr w:type="spellEnd"/>
      <w:r w:rsidR="00577E47" w:rsidRPr="00767063">
        <w:t xml:space="preserve">; </w:t>
      </w:r>
      <w:r w:rsidR="00B419EC">
        <w:t>W. Jenkins,</w:t>
      </w:r>
      <w:r w:rsidR="00F23D2C">
        <w:t xml:space="preserve"> Municipal Enforcement Officer</w:t>
      </w:r>
      <w:r w:rsidR="00B419EC">
        <w:t xml:space="preserve"> in Charge</w:t>
      </w:r>
      <w:r w:rsidR="002841FF" w:rsidRPr="00767063">
        <w:t xml:space="preserve">; </w:t>
      </w:r>
      <w:r w:rsidR="00B419EC">
        <w:t>H. Lowe</w:t>
      </w:r>
      <w:r w:rsidR="00DE5B8E">
        <w:t xml:space="preserve">, Fire Chief, </w:t>
      </w:r>
      <w:r w:rsidR="00F23D2C">
        <w:t>L. Small, Administrative Assistant</w:t>
      </w:r>
      <w:r w:rsidR="00AB13D1" w:rsidRPr="00767063">
        <w:t>.</w:t>
      </w:r>
    </w:p>
    <w:p w:rsidR="00805B8B" w:rsidRDefault="00805B8B" w:rsidP="00925778"/>
    <w:p w:rsidR="00925778" w:rsidRDefault="00925778" w:rsidP="00925778">
      <w:r>
        <w:lastRenderedPageBreak/>
        <w:t>The following items were discussed:</w:t>
      </w:r>
    </w:p>
    <w:p w:rsidR="0050206A" w:rsidRDefault="0050206A" w:rsidP="00925778"/>
    <w:p w:rsidR="001209C4" w:rsidRPr="00FE1C70" w:rsidRDefault="001209C4" w:rsidP="001209C4">
      <w:pPr>
        <w:rPr>
          <w:rFonts w:ascii="Calibri" w:hAnsi="Calibri"/>
          <w:b/>
          <w:sz w:val="28"/>
          <w:szCs w:val="28"/>
        </w:rPr>
      </w:pPr>
      <w:proofErr w:type="gramStart"/>
      <w:r w:rsidRPr="00FE1C70">
        <w:rPr>
          <w:rFonts w:ascii="Calibri" w:hAnsi="Calibri"/>
          <w:b/>
          <w:sz w:val="28"/>
          <w:szCs w:val="28"/>
        </w:rPr>
        <w:t>Delegation</w:t>
      </w:r>
      <w:r>
        <w:rPr>
          <w:rFonts w:ascii="Calibri" w:hAnsi="Calibri"/>
          <w:b/>
          <w:sz w:val="28"/>
          <w:szCs w:val="28"/>
        </w:rPr>
        <w:t>-Vice President, College of the North Atlantic, Student Representative Council.</w:t>
      </w:r>
      <w:proofErr w:type="gramEnd"/>
    </w:p>
    <w:p w:rsidR="001209C4" w:rsidRDefault="001209C4" w:rsidP="001209C4">
      <w:pPr>
        <w:rPr>
          <w:rFonts w:ascii="Calibri" w:hAnsi="Calibri"/>
        </w:rPr>
      </w:pPr>
    </w:p>
    <w:p w:rsidR="001209C4" w:rsidRDefault="001209C4" w:rsidP="001209C4">
      <w:pPr>
        <w:rPr>
          <w:rFonts w:ascii="Calibri" w:hAnsi="Calibri"/>
        </w:rPr>
      </w:pPr>
      <w:r>
        <w:rPr>
          <w:rFonts w:ascii="Calibri" w:hAnsi="Calibri"/>
        </w:rPr>
        <w:t xml:space="preserve">The Committee met with the vice president of the </w:t>
      </w:r>
      <w:r w:rsidRPr="00AA24DD">
        <w:rPr>
          <w:rFonts w:ascii="Calibri" w:hAnsi="Calibri"/>
          <w:i/>
        </w:rPr>
        <w:t>Student Representative Council</w:t>
      </w:r>
      <w:r>
        <w:rPr>
          <w:rFonts w:ascii="Calibri" w:hAnsi="Calibri"/>
        </w:rPr>
        <w:t xml:space="preserve"> of the College of the North Atlantic (CNA) to discuss the need for a temporary crosswalk at the campus location on Magee Road. Letters and petitions were submitted earlier this year from the Student Representative Council as well as the Campus Director. </w:t>
      </w:r>
    </w:p>
    <w:p w:rsidR="001209C4" w:rsidRDefault="001209C4" w:rsidP="001209C4">
      <w:pPr>
        <w:rPr>
          <w:rFonts w:ascii="Calibri" w:hAnsi="Calibri"/>
        </w:rPr>
      </w:pPr>
    </w:p>
    <w:p w:rsidR="001209C4" w:rsidRDefault="001209C4" w:rsidP="001209C4">
      <w:pPr>
        <w:rPr>
          <w:rFonts w:ascii="Calibri" w:hAnsi="Calibri"/>
        </w:rPr>
      </w:pPr>
      <w:r>
        <w:rPr>
          <w:rFonts w:ascii="Calibri" w:hAnsi="Calibri"/>
        </w:rPr>
        <w:t xml:space="preserve">The Representative explained that there is a shortage of safety measures in that school district compared to other school areas and there is approximately 150-200 students crossing there from 4-8 times a day. The crosswalk at the top of Magee, near the intersection, is not utilized due to its location, vehicles do not slow down to the posted speed limit and there have been too many “near miss” incidents. </w:t>
      </w:r>
    </w:p>
    <w:p w:rsidR="001209C4" w:rsidRDefault="001209C4" w:rsidP="001209C4">
      <w:pPr>
        <w:rPr>
          <w:rFonts w:ascii="Calibri" w:hAnsi="Calibri"/>
        </w:rPr>
      </w:pPr>
    </w:p>
    <w:p w:rsidR="001209C4" w:rsidRDefault="001209C4" w:rsidP="001209C4">
      <w:pPr>
        <w:rPr>
          <w:rFonts w:ascii="Calibri" w:hAnsi="Calibri"/>
        </w:rPr>
      </w:pPr>
      <w:r>
        <w:rPr>
          <w:rFonts w:ascii="Calibri" w:hAnsi="Calibri"/>
        </w:rPr>
        <w:t xml:space="preserve">He is suggesting that the crosswalk be removed or painted over and that temporary lines be painted from the south end (or teachers entrance) of the College Campus parking lot across to the Regency Apartment parking lot; this is where the students cross, as indicated on the attached photo image.  </w:t>
      </w:r>
    </w:p>
    <w:p w:rsidR="001209C4" w:rsidRDefault="001209C4" w:rsidP="001209C4">
      <w:pPr>
        <w:rPr>
          <w:rFonts w:ascii="Calibri" w:hAnsi="Calibri"/>
        </w:rPr>
      </w:pPr>
      <w:r>
        <w:rPr>
          <w:rFonts w:ascii="Calibri" w:hAnsi="Calibri"/>
        </w:rPr>
        <w:br/>
        <w:t xml:space="preserve">The Committee agreed that a safety issues exists and recommends that temporary measures be put in place, by painting a temporary crosswalk from the College of the North Atlantic Parking lot to the Regency Apartment Building parking lot, as indicated on the attached photo image. It also recommends that “new” signage be placed at each side of the road as per the regulations. </w:t>
      </w:r>
    </w:p>
    <w:p w:rsidR="001209C4" w:rsidRDefault="001209C4" w:rsidP="001209C4">
      <w:pPr>
        <w:rPr>
          <w:rFonts w:ascii="Calibri" w:hAnsi="Calibri"/>
        </w:rPr>
      </w:pPr>
    </w:p>
    <w:p w:rsidR="001209C4" w:rsidRDefault="001209C4" w:rsidP="001209C4">
      <w:pPr>
        <w:rPr>
          <w:rFonts w:ascii="Calibri" w:hAnsi="Calibri"/>
        </w:rPr>
      </w:pPr>
      <w:r>
        <w:rPr>
          <w:rFonts w:ascii="Calibri" w:hAnsi="Calibri"/>
        </w:rPr>
        <w:t>This item is now referred to the Engineering Department for consideration and recommendation to Council.</w:t>
      </w:r>
    </w:p>
    <w:p w:rsidR="001209C4" w:rsidRDefault="001209C4" w:rsidP="001209C4">
      <w:pPr>
        <w:rPr>
          <w:rFonts w:ascii="Calibri" w:hAnsi="Calibri"/>
        </w:rPr>
      </w:pPr>
    </w:p>
    <w:p w:rsidR="001209C4" w:rsidRPr="00CE2604" w:rsidRDefault="001209C4" w:rsidP="001209C4">
      <w:pPr>
        <w:rPr>
          <w:rFonts w:ascii="Calibri" w:hAnsi="Calibri"/>
          <w:b/>
          <w:sz w:val="28"/>
          <w:szCs w:val="28"/>
        </w:rPr>
      </w:pPr>
      <w:r w:rsidRPr="00CE2604">
        <w:rPr>
          <w:rFonts w:ascii="Calibri" w:hAnsi="Calibri"/>
          <w:b/>
          <w:sz w:val="28"/>
          <w:szCs w:val="28"/>
        </w:rPr>
        <w:t>Crime Stoppers Signs</w:t>
      </w:r>
    </w:p>
    <w:p w:rsidR="001209C4" w:rsidRDefault="001209C4" w:rsidP="001209C4">
      <w:pPr>
        <w:tabs>
          <w:tab w:val="left" w:pos="-1200"/>
          <w:tab w:val="left" w:pos="-1020"/>
          <w:tab w:val="left" w:pos="2880"/>
        </w:tabs>
        <w:rPr>
          <w:rFonts w:ascii="Calibri" w:hAnsi="Calibri" w:cs="Arial"/>
          <w:lang w:val="en-GB"/>
        </w:rPr>
      </w:pPr>
    </w:p>
    <w:p w:rsidR="001209C4" w:rsidRDefault="001209C4" w:rsidP="001209C4">
      <w:pPr>
        <w:tabs>
          <w:tab w:val="left" w:pos="-1200"/>
          <w:tab w:val="left" w:pos="-1020"/>
          <w:tab w:val="left" w:pos="2880"/>
        </w:tabs>
        <w:rPr>
          <w:rFonts w:ascii="Calibri" w:hAnsi="Calibri" w:cs="Arial"/>
          <w:lang w:val="en-GB"/>
        </w:rPr>
      </w:pPr>
      <w:r>
        <w:rPr>
          <w:rFonts w:ascii="Calibri" w:hAnsi="Calibri" w:cs="Arial"/>
          <w:lang w:val="en-GB"/>
        </w:rPr>
        <w:t xml:space="preserve">The Municipal Officer in Charge has requested permission to have Public Works install a 4 x 6 foot aluminium Crime Stoppers Sign on town buildings. There was a brief discussion on possible locations and a list of sites will be provided to Council for approval. </w:t>
      </w:r>
    </w:p>
    <w:p w:rsidR="001209C4" w:rsidRDefault="001209C4" w:rsidP="001209C4">
      <w:pPr>
        <w:tabs>
          <w:tab w:val="left" w:pos="-1200"/>
          <w:tab w:val="left" w:pos="-1020"/>
          <w:tab w:val="left" w:pos="2880"/>
        </w:tabs>
        <w:rPr>
          <w:rFonts w:ascii="Calibri" w:hAnsi="Calibri" w:cs="Arial"/>
          <w:lang w:val="en-GB"/>
        </w:rPr>
      </w:pPr>
    </w:p>
    <w:p w:rsidR="001209C4" w:rsidRPr="001209C4" w:rsidRDefault="001209C4" w:rsidP="001209C4">
      <w:pPr>
        <w:tabs>
          <w:tab w:val="left" w:pos="-1200"/>
          <w:tab w:val="left" w:pos="-1020"/>
          <w:tab w:val="left" w:pos="2880"/>
        </w:tabs>
        <w:rPr>
          <w:rFonts w:ascii="Calibri" w:hAnsi="Calibri" w:cs="Arial"/>
          <w:b/>
          <w:sz w:val="26"/>
          <w:szCs w:val="26"/>
          <w:lang w:val="en-GB"/>
        </w:rPr>
      </w:pPr>
      <w:r w:rsidRPr="001209C4">
        <w:rPr>
          <w:rFonts w:ascii="Calibri" w:hAnsi="Calibri" w:cs="Arial"/>
          <w:b/>
          <w:sz w:val="26"/>
          <w:szCs w:val="26"/>
          <w:lang w:val="en-GB"/>
        </w:rPr>
        <w:t>Motion #18-242</w:t>
      </w:r>
    </w:p>
    <w:p w:rsidR="001209C4" w:rsidRPr="001209C4" w:rsidRDefault="001209C4" w:rsidP="001209C4">
      <w:pPr>
        <w:tabs>
          <w:tab w:val="left" w:pos="-1200"/>
          <w:tab w:val="left" w:pos="-1020"/>
          <w:tab w:val="left" w:pos="2880"/>
        </w:tabs>
        <w:rPr>
          <w:rFonts w:ascii="Calibri" w:hAnsi="Calibri" w:cs="Arial"/>
          <w:b/>
          <w:sz w:val="26"/>
          <w:szCs w:val="26"/>
          <w:lang w:val="en-GB"/>
        </w:rPr>
      </w:pPr>
      <w:r w:rsidRPr="001209C4">
        <w:rPr>
          <w:rFonts w:ascii="Calibri" w:hAnsi="Calibri" w:cs="Arial"/>
          <w:b/>
          <w:sz w:val="26"/>
          <w:szCs w:val="26"/>
          <w:lang w:val="en-GB"/>
        </w:rPr>
        <w:t>Crime Stoppers Signs</w:t>
      </w:r>
    </w:p>
    <w:p w:rsidR="001209C4" w:rsidRDefault="001209C4" w:rsidP="001209C4">
      <w:pPr>
        <w:tabs>
          <w:tab w:val="left" w:pos="-1200"/>
          <w:tab w:val="left" w:pos="-1020"/>
          <w:tab w:val="left" w:pos="2880"/>
        </w:tabs>
        <w:rPr>
          <w:rFonts w:ascii="Calibri" w:hAnsi="Calibri" w:cs="Arial"/>
          <w:lang w:val="en-GB"/>
        </w:rPr>
      </w:pPr>
    </w:p>
    <w:p w:rsidR="001209C4" w:rsidRDefault="001209C4" w:rsidP="001209C4">
      <w:pPr>
        <w:tabs>
          <w:tab w:val="left" w:pos="-1200"/>
          <w:tab w:val="left" w:pos="-1020"/>
          <w:tab w:val="left" w:pos="2880"/>
        </w:tabs>
        <w:rPr>
          <w:rFonts w:ascii="Calibri" w:hAnsi="Calibri" w:cs="Arial"/>
          <w:lang w:val="en-GB"/>
        </w:rPr>
      </w:pPr>
      <w:r>
        <w:rPr>
          <w:rFonts w:ascii="Calibri" w:hAnsi="Calibri" w:cs="Arial"/>
          <w:lang w:val="en-GB"/>
        </w:rPr>
        <w:t xml:space="preserve">Moved by Councillor Woodford and seconded by Councillor Dove that the Public Works and Services Department install Crime Stoppers Signs on town owned buildings once the final locations are designated. </w:t>
      </w:r>
    </w:p>
    <w:p w:rsidR="001209C4" w:rsidRDefault="001209C4" w:rsidP="001209C4">
      <w:pPr>
        <w:tabs>
          <w:tab w:val="left" w:pos="-1200"/>
          <w:tab w:val="left" w:pos="-1020"/>
          <w:tab w:val="left" w:pos="2880"/>
        </w:tabs>
        <w:rPr>
          <w:rFonts w:ascii="Calibri" w:hAnsi="Calibri" w:cs="Arial"/>
          <w:lang w:val="en-GB"/>
        </w:rPr>
      </w:pPr>
    </w:p>
    <w:p w:rsidR="001209C4" w:rsidRDefault="001209C4" w:rsidP="001209C4">
      <w:pPr>
        <w:tabs>
          <w:tab w:val="left" w:pos="-1200"/>
          <w:tab w:val="left" w:pos="-1020"/>
        </w:tabs>
        <w:rPr>
          <w:rFonts w:ascii="Calibri" w:hAnsi="Calibri" w:cs="Arial"/>
          <w:lang w:val="en-GB"/>
        </w:rPr>
      </w:pPr>
      <w:r>
        <w:rPr>
          <w:rFonts w:ascii="Calibri" w:hAnsi="Calibri" w:cs="Arial"/>
          <w:lang w:val="en-GB"/>
        </w:rPr>
        <w:tab/>
      </w:r>
      <w:r>
        <w:rPr>
          <w:rFonts w:ascii="Calibri" w:hAnsi="Calibri" w:cs="Arial"/>
          <w:lang w:val="en-GB"/>
        </w:rPr>
        <w:tab/>
        <w:t>In Favour:</w:t>
      </w:r>
      <w:r>
        <w:rPr>
          <w:rFonts w:ascii="Calibri" w:hAnsi="Calibri" w:cs="Arial"/>
          <w:lang w:val="en-GB"/>
        </w:rPr>
        <w:tab/>
        <w:t>6</w:t>
      </w:r>
      <w:r>
        <w:rPr>
          <w:rFonts w:ascii="Calibri" w:hAnsi="Calibri" w:cs="Arial"/>
          <w:lang w:val="en-GB"/>
        </w:rPr>
        <w:tab/>
        <w:t>Opposing:</w:t>
      </w:r>
      <w:r>
        <w:rPr>
          <w:rFonts w:ascii="Calibri" w:hAnsi="Calibri" w:cs="Arial"/>
          <w:lang w:val="en-GB"/>
        </w:rPr>
        <w:tab/>
        <w:t>0</w:t>
      </w:r>
    </w:p>
    <w:p w:rsidR="001209C4" w:rsidRDefault="001209C4" w:rsidP="001209C4">
      <w:pPr>
        <w:tabs>
          <w:tab w:val="left" w:pos="-1200"/>
          <w:tab w:val="left" w:pos="-1020"/>
        </w:tabs>
        <w:rPr>
          <w:rFonts w:ascii="Calibri" w:hAnsi="Calibri" w:cs="Arial"/>
          <w:lang w:val="en-GB"/>
        </w:rPr>
      </w:pPr>
      <w:r w:rsidRPr="001209C4">
        <w:rPr>
          <w:rFonts w:ascii="Calibri" w:hAnsi="Calibri" w:cs="Arial"/>
          <w:b/>
          <w:lang w:val="en-GB"/>
        </w:rPr>
        <w:lastRenderedPageBreak/>
        <w:t>Decision:</w:t>
      </w:r>
      <w:r>
        <w:rPr>
          <w:rFonts w:ascii="Calibri" w:hAnsi="Calibri" w:cs="Arial"/>
          <w:lang w:val="en-GB"/>
        </w:rPr>
        <w:tab/>
        <w:t>Motion carried.</w:t>
      </w:r>
    </w:p>
    <w:p w:rsidR="00DC5332" w:rsidRDefault="00DC5332" w:rsidP="001209C4">
      <w:pPr>
        <w:tabs>
          <w:tab w:val="left" w:pos="-1200"/>
          <w:tab w:val="left" w:pos="-1020"/>
          <w:tab w:val="left" w:pos="2880"/>
        </w:tabs>
        <w:rPr>
          <w:rFonts w:ascii="Calibri" w:hAnsi="Calibri" w:cs="Arial"/>
          <w:b/>
          <w:sz w:val="28"/>
          <w:szCs w:val="28"/>
          <w:lang w:val="en-GB"/>
        </w:rPr>
      </w:pPr>
    </w:p>
    <w:p w:rsidR="001209C4" w:rsidRPr="007E7FA7" w:rsidRDefault="001209C4" w:rsidP="001209C4">
      <w:pPr>
        <w:tabs>
          <w:tab w:val="left" w:pos="-1200"/>
          <w:tab w:val="left" w:pos="-1020"/>
          <w:tab w:val="left" w:pos="2880"/>
        </w:tabs>
        <w:rPr>
          <w:rFonts w:ascii="Calibri" w:hAnsi="Calibri" w:cs="Arial"/>
          <w:b/>
          <w:sz w:val="28"/>
          <w:szCs w:val="28"/>
          <w:lang w:val="en-GB"/>
        </w:rPr>
      </w:pPr>
      <w:r w:rsidRPr="007E7FA7">
        <w:rPr>
          <w:rFonts w:ascii="Calibri" w:hAnsi="Calibri" w:cs="Arial"/>
          <w:b/>
          <w:sz w:val="28"/>
          <w:szCs w:val="28"/>
          <w:lang w:val="en-GB"/>
        </w:rPr>
        <w:t>Rickenbacker Road –</w:t>
      </w:r>
      <w:r>
        <w:rPr>
          <w:rFonts w:ascii="Calibri" w:hAnsi="Calibri" w:cs="Arial"/>
          <w:b/>
          <w:sz w:val="28"/>
          <w:szCs w:val="28"/>
          <w:lang w:val="en-GB"/>
        </w:rPr>
        <w:t xml:space="preserve"> </w:t>
      </w:r>
      <w:r w:rsidRPr="007E7FA7">
        <w:rPr>
          <w:rFonts w:ascii="Calibri" w:hAnsi="Calibri" w:cs="Arial"/>
          <w:b/>
          <w:sz w:val="28"/>
          <w:szCs w:val="28"/>
          <w:lang w:val="en-GB"/>
        </w:rPr>
        <w:t xml:space="preserve">Parking Issues </w:t>
      </w:r>
    </w:p>
    <w:p w:rsidR="001209C4" w:rsidRDefault="001209C4" w:rsidP="001209C4">
      <w:pPr>
        <w:tabs>
          <w:tab w:val="left" w:pos="-1200"/>
          <w:tab w:val="left" w:pos="-1020"/>
          <w:tab w:val="left" w:pos="2880"/>
        </w:tabs>
        <w:rPr>
          <w:rFonts w:ascii="Calibri" w:hAnsi="Calibri" w:cs="Arial"/>
          <w:lang w:val="en-GB"/>
        </w:rPr>
      </w:pPr>
    </w:p>
    <w:p w:rsidR="001209C4" w:rsidRDefault="001209C4" w:rsidP="001209C4">
      <w:pPr>
        <w:tabs>
          <w:tab w:val="left" w:pos="-1200"/>
          <w:tab w:val="left" w:pos="-1020"/>
          <w:tab w:val="left" w:pos="2880"/>
        </w:tabs>
        <w:rPr>
          <w:rFonts w:ascii="Calibri" w:hAnsi="Calibri" w:cs="Arial"/>
          <w:lang w:val="en-GB"/>
        </w:rPr>
      </w:pPr>
      <w:r>
        <w:rPr>
          <w:rFonts w:ascii="Calibri" w:hAnsi="Calibri" w:cs="Arial"/>
          <w:lang w:val="en-GB"/>
        </w:rPr>
        <w:t xml:space="preserve">The Committee reviewed correspondence from a resident of Rickenbacker Road regarding ongoing parking issues on the street, most notably from civic numbers 1-30. The resident is experiencing driveway access problems and snow clearing issues and also points out that fire hydrants are blocked and pedestrian safety is compromised due to vehicles continuously parked on the street. </w:t>
      </w:r>
    </w:p>
    <w:p w:rsidR="001209C4" w:rsidRDefault="001209C4" w:rsidP="001209C4">
      <w:pPr>
        <w:tabs>
          <w:tab w:val="left" w:pos="-1200"/>
          <w:tab w:val="left" w:pos="-1020"/>
          <w:tab w:val="left" w:pos="2880"/>
        </w:tabs>
        <w:rPr>
          <w:rFonts w:ascii="Calibri" w:hAnsi="Calibri" w:cs="Arial"/>
          <w:lang w:val="en-GB"/>
        </w:rPr>
      </w:pPr>
    </w:p>
    <w:p w:rsidR="001209C4" w:rsidRDefault="001209C4" w:rsidP="001209C4">
      <w:pPr>
        <w:tabs>
          <w:tab w:val="left" w:pos="-1200"/>
          <w:tab w:val="left" w:pos="-1020"/>
          <w:tab w:val="left" w:pos="2880"/>
        </w:tabs>
        <w:rPr>
          <w:rFonts w:ascii="Calibri" w:hAnsi="Calibri" w:cs="Arial"/>
          <w:lang w:val="en-GB"/>
        </w:rPr>
      </w:pPr>
      <w:r>
        <w:rPr>
          <w:rFonts w:ascii="Calibri" w:hAnsi="Calibri" w:cs="Arial"/>
          <w:lang w:val="en-GB"/>
        </w:rPr>
        <w:t xml:space="preserve">The Committee discussed this situation at length to determine the best possible solution including: a review of the bylaw for possible amendments to street parking near driveways, restricting vehicles parking to within 5 feet of a driveway, changing the parking to no parking on either side of the street in that section, and consulting with Engineering to discuss consistency in street parking rules. </w:t>
      </w:r>
    </w:p>
    <w:p w:rsidR="001209C4" w:rsidRDefault="001209C4" w:rsidP="001209C4">
      <w:pPr>
        <w:tabs>
          <w:tab w:val="left" w:pos="-1200"/>
          <w:tab w:val="left" w:pos="-1020"/>
          <w:tab w:val="left" w:pos="2880"/>
        </w:tabs>
        <w:rPr>
          <w:rFonts w:ascii="Calibri" w:hAnsi="Calibri" w:cs="Arial"/>
          <w:lang w:val="en-GB"/>
        </w:rPr>
      </w:pPr>
    </w:p>
    <w:p w:rsidR="001209C4" w:rsidRDefault="001209C4" w:rsidP="001209C4">
      <w:pPr>
        <w:tabs>
          <w:tab w:val="left" w:pos="-1200"/>
          <w:tab w:val="left" w:pos="-1020"/>
          <w:tab w:val="left" w:pos="2880"/>
        </w:tabs>
        <w:rPr>
          <w:rFonts w:ascii="Calibri" w:hAnsi="Calibri" w:cs="Arial"/>
          <w:lang w:val="en-GB"/>
        </w:rPr>
      </w:pPr>
      <w:r>
        <w:rPr>
          <w:rFonts w:ascii="Calibri" w:hAnsi="Calibri" w:cs="Arial"/>
          <w:lang w:val="en-GB"/>
        </w:rPr>
        <w:t>The Municipal Officer in Charge will investigate options and report back at the Committee.</w:t>
      </w:r>
    </w:p>
    <w:p w:rsidR="001209C4" w:rsidRDefault="001209C4" w:rsidP="001209C4">
      <w:pPr>
        <w:tabs>
          <w:tab w:val="left" w:pos="-1200"/>
          <w:tab w:val="left" w:pos="-1020"/>
          <w:tab w:val="left" w:pos="2880"/>
        </w:tabs>
        <w:rPr>
          <w:rFonts w:ascii="Calibri" w:hAnsi="Calibri" w:cs="Arial"/>
          <w:lang w:val="en-GB"/>
        </w:rPr>
      </w:pPr>
    </w:p>
    <w:p w:rsidR="001209C4" w:rsidRPr="006D208F" w:rsidRDefault="001209C4" w:rsidP="001209C4">
      <w:pPr>
        <w:tabs>
          <w:tab w:val="left" w:pos="-1200"/>
          <w:tab w:val="left" w:pos="-1020"/>
          <w:tab w:val="left" w:pos="2880"/>
        </w:tabs>
        <w:rPr>
          <w:rFonts w:ascii="Calibri" w:hAnsi="Calibri" w:cs="Arial"/>
          <w:b/>
          <w:sz w:val="28"/>
          <w:szCs w:val="28"/>
          <w:lang w:val="en-GB"/>
        </w:rPr>
      </w:pPr>
      <w:r w:rsidRPr="006D208F">
        <w:rPr>
          <w:rFonts w:ascii="Calibri" w:hAnsi="Calibri" w:cs="Arial"/>
          <w:b/>
          <w:sz w:val="28"/>
          <w:szCs w:val="28"/>
          <w:lang w:val="en-GB"/>
        </w:rPr>
        <w:t>Fire Prevention Week</w:t>
      </w:r>
    </w:p>
    <w:p w:rsidR="001209C4" w:rsidRDefault="001209C4" w:rsidP="001209C4">
      <w:pPr>
        <w:tabs>
          <w:tab w:val="left" w:pos="-1200"/>
          <w:tab w:val="left" w:pos="-1020"/>
          <w:tab w:val="left" w:pos="2880"/>
        </w:tabs>
        <w:rPr>
          <w:rFonts w:ascii="Calibri" w:hAnsi="Calibri" w:cs="Arial"/>
          <w:lang w:val="en-GB"/>
        </w:rPr>
      </w:pPr>
    </w:p>
    <w:p w:rsidR="001209C4" w:rsidRDefault="001209C4" w:rsidP="001209C4">
      <w:pPr>
        <w:tabs>
          <w:tab w:val="left" w:pos="-1200"/>
          <w:tab w:val="left" w:pos="-1020"/>
          <w:tab w:val="left" w:pos="2880"/>
        </w:tabs>
        <w:rPr>
          <w:rFonts w:ascii="Calibri" w:hAnsi="Calibri" w:cs="Arial"/>
          <w:lang w:val="en-GB"/>
        </w:rPr>
      </w:pPr>
      <w:r>
        <w:rPr>
          <w:rFonts w:ascii="Calibri" w:hAnsi="Calibri" w:cs="Arial"/>
          <w:lang w:val="en-GB"/>
        </w:rPr>
        <w:t>The Fire Chief would like to remind residents that Fire Prevention week runs from October 7-13</w:t>
      </w:r>
      <w:r w:rsidRPr="006D208F">
        <w:rPr>
          <w:rFonts w:ascii="Calibri" w:hAnsi="Calibri" w:cs="Arial"/>
          <w:vertAlign w:val="superscript"/>
          <w:lang w:val="en-GB"/>
        </w:rPr>
        <w:t>th</w:t>
      </w:r>
      <w:r>
        <w:rPr>
          <w:rFonts w:ascii="Calibri" w:hAnsi="Calibri" w:cs="Arial"/>
          <w:lang w:val="en-GB"/>
        </w:rPr>
        <w:t xml:space="preserve"> and Gander Fire Rescue will be holding an</w:t>
      </w:r>
      <w:r w:rsidRPr="006D208F">
        <w:rPr>
          <w:rFonts w:ascii="Calibri" w:hAnsi="Calibri" w:cs="Arial"/>
          <w:b/>
          <w:lang w:val="en-GB"/>
        </w:rPr>
        <w:t xml:space="preserve"> Open House on Saturday, October 13</w:t>
      </w:r>
      <w:r w:rsidRPr="006D208F">
        <w:rPr>
          <w:rFonts w:ascii="Calibri" w:hAnsi="Calibri" w:cs="Arial"/>
          <w:b/>
          <w:vertAlign w:val="superscript"/>
          <w:lang w:val="en-GB"/>
        </w:rPr>
        <w:t>th</w:t>
      </w:r>
      <w:r>
        <w:rPr>
          <w:rFonts w:ascii="Calibri" w:hAnsi="Calibri" w:cs="Arial"/>
          <w:lang w:val="en-GB"/>
        </w:rPr>
        <w:t xml:space="preserve"> from 10:30 am until 4 pm.  Further details will be forthcoming and will be advertised on social media and the Town’s webpage within the next couple of weeks.  Residents can also call the Fire Hall at 256-8887 for more information as it becomes available. </w:t>
      </w:r>
    </w:p>
    <w:p w:rsidR="001209C4" w:rsidRDefault="001209C4" w:rsidP="001209C4">
      <w:pPr>
        <w:tabs>
          <w:tab w:val="left" w:pos="-1200"/>
          <w:tab w:val="left" w:pos="-1020"/>
          <w:tab w:val="left" w:pos="2880"/>
        </w:tabs>
        <w:rPr>
          <w:rFonts w:ascii="Calibri" w:hAnsi="Calibri" w:cs="Arial"/>
          <w:lang w:val="en-GB"/>
        </w:rPr>
      </w:pPr>
    </w:p>
    <w:p w:rsidR="001209C4" w:rsidRDefault="001209C4" w:rsidP="001209C4">
      <w:pPr>
        <w:tabs>
          <w:tab w:val="left" w:pos="-1200"/>
          <w:tab w:val="left" w:pos="-1020"/>
          <w:tab w:val="left" w:pos="2880"/>
        </w:tabs>
        <w:rPr>
          <w:rFonts w:ascii="Calibri" w:hAnsi="Calibri" w:cs="Arial"/>
          <w:b/>
          <w:sz w:val="28"/>
          <w:szCs w:val="28"/>
          <w:lang w:val="en-GB"/>
        </w:rPr>
      </w:pPr>
      <w:r w:rsidRPr="009F2CAD">
        <w:rPr>
          <w:rFonts w:ascii="Calibri" w:hAnsi="Calibri" w:cs="Arial"/>
          <w:b/>
          <w:sz w:val="28"/>
          <w:szCs w:val="28"/>
          <w:lang w:val="en-GB"/>
        </w:rPr>
        <w:t>Volunteer Firefighter Recruiting</w:t>
      </w:r>
    </w:p>
    <w:p w:rsidR="001209C4" w:rsidRDefault="001209C4" w:rsidP="001209C4">
      <w:pPr>
        <w:tabs>
          <w:tab w:val="left" w:pos="-1200"/>
          <w:tab w:val="left" w:pos="-1020"/>
          <w:tab w:val="left" w:pos="2880"/>
        </w:tabs>
        <w:rPr>
          <w:rFonts w:ascii="Calibri" w:hAnsi="Calibri" w:cs="Arial"/>
          <w:b/>
          <w:sz w:val="28"/>
          <w:szCs w:val="28"/>
          <w:lang w:val="en-GB"/>
        </w:rPr>
      </w:pPr>
    </w:p>
    <w:p w:rsidR="001209C4" w:rsidRDefault="001209C4" w:rsidP="001209C4">
      <w:pPr>
        <w:tabs>
          <w:tab w:val="left" w:pos="-1200"/>
          <w:tab w:val="left" w:pos="-1020"/>
          <w:tab w:val="left" w:pos="2880"/>
        </w:tabs>
        <w:rPr>
          <w:rFonts w:ascii="Calibri" w:hAnsi="Calibri" w:cs="Arial"/>
          <w:lang w:val="en-GB"/>
        </w:rPr>
      </w:pPr>
      <w:r w:rsidRPr="00C9286D">
        <w:rPr>
          <w:rFonts w:ascii="Calibri" w:hAnsi="Calibri" w:cs="Arial"/>
          <w:lang w:val="en-GB"/>
        </w:rPr>
        <w:t xml:space="preserve">There will be an open house on </w:t>
      </w:r>
      <w:r w:rsidRPr="00C9286D">
        <w:rPr>
          <w:rFonts w:ascii="Calibri" w:hAnsi="Calibri" w:cs="Arial"/>
          <w:b/>
          <w:lang w:val="en-GB"/>
        </w:rPr>
        <w:t>Wednesday, September 19</w:t>
      </w:r>
      <w:r w:rsidRPr="00C9286D">
        <w:rPr>
          <w:rFonts w:ascii="Calibri" w:hAnsi="Calibri" w:cs="Arial"/>
          <w:b/>
          <w:vertAlign w:val="superscript"/>
          <w:lang w:val="en-GB"/>
        </w:rPr>
        <w:t>th</w:t>
      </w:r>
      <w:r w:rsidRPr="00C9286D">
        <w:rPr>
          <w:rFonts w:ascii="Calibri" w:hAnsi="Calibri" w:cs="Arial"/>
          <w:b/>
          <w:lang w:val="en-GB"/>
        </w:rPr>
        <w:t xml:space="preserve"> </w:t>
      </w:r>
      <w:r w:rsidRPr="00C9286D">
        <w:rPr>
          <w:rFonts w:ascii="Calibri" w:hAnsi="Calibri" w:cs="Arial"/>
          <w:lang w:val="en-GB"/>
        </w:rPr>
        <w:t>at Gander Fire Rescue for anyone interested in becoming a volunteer.</w:t>
      </w:r>
      <w:r>
        <w:rPr>
          <w:rFonts w:ascii="Calibri" w:hAnsi="Calibri" w:cs="Arial"/>
          <w:lang w:val="en-GB"/>
        </w:rPr>
        <w:t xml:space="preserve"> </w:t>
      </w:r>
    </w:p>
    <w:p w:rsidR="001209C4" w:rsidRDefault="001209C4" w:rsidP="001209C4">
      <w:pPr>
        <w:tabs>
          <w:tab w:val="left" w:pos="-1200"/>
          <w:tab w:val="left" w:pos="-1020"/>
          <w:tab w:val="left" w:pos="2880"/>
        </w:tabs>
        <w:rPr>
          <w:rFonts w:ascii="Calibri" w:hAnsi="Calibri" w:cs="Arial"/>
          <w:lang w:val="en-GB"/>
        </w:rPr>
      </w:pPr>
    </w:p>
    <w:p w:rsidR="001209C4" w:rsidRDefault="001209C4" w:rsidP="001209C4">
      <w:pPr>
        <w:tabs>
          <w:tab w:val="left" w:pos="-1200"/>
          <w:tab w:val="left" w:pos="-1020"/>
          <w:tab w:val="left" w:pos="2880"/>
        </w:tabs>
        <w:rPr>
          <w:rFonts w:ascii="Calibri" w:hAnsi="Calibri" w:cs="Arial"/>
          <w:lang w:val="en-GB"/>
        </w:rPr>
      </w:pPr>
      <w:r w:rsidRPr="00C9286D">
        <w:rPr>
          <w:rFonts w:ascii="Calibri" w:hAnsi="Calibri" w:cs="Arial"/>
          <w:lang w:val="en-GB"/>
        </w:rPr>
        <w:t>This is an excellent opportunity to drop by and ask questions, view the hall</w:t>
      </w:r>
      <w:r>
        <w:rPr>
          <w:rFonts w:ascii="Calibri" w:hAnsi="Calibri" w:cs="Arial"/>
          <w:lang w:val="en-GB"/>
        </w:rPr>
        <w:t xml:space="preserve">, </w:t>
      </w:r>
      <w:r w:rsidRPr="00C9286D">
        <w:rPr>
          <w:rFonts w:ascii="Calibri" w:hAnsi="Calibri" w:cs="Arial"/>
          <w:lang w:val="en-GB"/>
        </w:rPr>
        <w:t>various trucks and equipment</w:t>
      </w:r>
      <w:r>
        <w:rPr>
          <w:rFonts w:ascii="Calibri" w:hAnsi="Calibri" w:cs="Arial"/>
          <w:lang w:val="en-GB"/>
        </w:rPr>
        <w:t xml:space="preserve"> and find out how you can become a member of Gander Fire Rescue.</w:t>
      </w:r>
    </w:p>
    <w:p w:rsidR="001209C4" w:rsidRDefault="001209C4" w:rsidP="001209C4">
      <w:pPr>
        <w:tabs>
          <w:tab w:val="left" w:pos="-1200"/>
          <w:tab w:val="left" w:pos="-1020"/>
          <w:tab w:val="left" w:pos="2880"/>
        </w:tabs>
        <w:rPr>
          <w:rFonts w:ascii="Calibri" w:hAnsi="Calibri" w:cs="Arial"/>
          <w:lang w:val="en-GB"/>
        </w:rPr>
      </w:pPr>
    </w:p>
    <w:p w:rsidR="001209C4" w:rsidRPr="007417B1" w:rsidRDefault="001209C4" w:rsidP="001209C4">
      <w:pPr>
        <w:tabs>
          <w:tab w:val="left" w:pos="-1200"/>
          <w:tab w:val="left" w:pos="-1020"/>
          <w:tab w:val="left" w:pos="2880"/>
        </w:tabs>
        <w:rPr>
          <w:rFonts w:ascii="Calibri" w:hAnsi="Calibri" w:cs="Arial"/>
          <w:lang w:val="en-GB"/>
        </w:rPr>
      </w:pPr>
      <w:r w:rsidRPr="007417B1">
        <w:rPr>
          <w:rFonts w:ascii="Calibri" w:hAnsi="Calibri" w:cs="Arial"/>
          <w:lang w:val="en-GB"/>
        </w:rPr>
        <w:t>The Fire Chief said that the</w:t>
      </w:r>
      <w:r w:rsidR="002F053F" w:rsidRPr="007417B1">
        <w:rPr>
          <w:rFonts w:ascii="Calibri" w:hAnsi="Calibri" w:cs="Arial"/>
          <w:lang w:val="en-GB"/>
        </w:rPr>
        <w:t xml:space="preserve"> open house has taken place and that there </w:t>
      </w:r>
      <w:r w:rsidRPr="007417B1">
        <w:rPr>
          <w:rFonts w:ascii="Calibri" w:hAnsi="Calibri" w:cs="Arial"/>
          <w:lang w:val="en-GB"/>
        </w:rPr>
        <w:t>were several applications received at the Open House.</w:t>
      </w:r>
    </w:p>
    <w:p w:rsidR="001209C4" w:rsidRDefault="001209C4" w:rsidP="001209C4">
      <w:pPr>
        <w:tabs>
          <w:tab w:val="left" w:pos="-1200"/>
          <w:tab w:val="left" w:pos="-1020"/>
          <w:tab w:val="left" w:pos="2880"/>
        </w:tabs>
        <w:rPr>
          <w:rFonts w:ascii="Calibri" w:hAnsi="Calibri" w:cs="Arial"/>
          <w:lang w:val="en-GB"/>
        </w:rPr>
      </w:pPr>
    </w:p>
    <w:p w:rsidR="00CE30FA" w:rsidRPr="008D5AD5" w:rsidRDefault="00CE30FA" w:rsidP="00CE30FA">
      <w:pPr>
        <w:pStyle w:val="Heading3"/>
        <w:rPr>
          <w:rFonts w:ascii="Calibri" w:hAnsi="Calibri"/>
        </w:rPr>
      </w:pPr>
      <w:r>
        <w:t>C.</w:t>
      </w:r>
      <w:r>
        <w:tab/>
        <w:t>Public Works &amp; Services Committee:</w:t>
      </w:r>
    </w:p>
    <w:p w:rsidR="00CE30FA" w:rsidRDefault="00CE30FA" w:rsidP="00CE30FA"/>
    <w:p w:rsidR="00CE30FA" w:rsidRDefault="00CE30FA" w:rsidP="00CE30FA">
      <w:r w:rsidRPr="00EC3088">
        <w:t xml:space="preserve">The </w:t>
      </w:r>
      <w:r>
        <w:t xml:space="preserve">Public Works &amp; Services Committee report was presented by </w:t>
      </w:r>
      <w:proofErr w:type="spellStart"/>
      <w:r>
        <w:t>Councillor</w:t>
      </w:r>
      <w:proofErr w:type="spellEnd"/>
      <w:r>
        <w:t xml:space="preserve"> Fudge.</w:t>
      </w:r>
    </w:p>
    <w:p w:rsidR="00DC5332" w:rsidRDefault="00DC5332" w:rsidP="00CE30FA"/>
    <w:p w:rsidR="00DC5332" w:rsidRDefault="00DC5332" w:rsidP="00CE30FA"/>
    <w:p w:rsidR="00DC5332" w:rsidRDefault="00DC5332" w:rsidP="00CE30FA"/>
    <w:p w:rsidR="00CE30FA" w:rsidRPr="00767063" w:rsidRDefault="00CE30FA" w:rsidP="00CE30FA">
      <w:r w:rsidRPr="00767063">
        <w:lastRenderedPageBreak/>
        <w:t xml:space="preserve">The Public Works &amp; Services Committee meeting was held on </w:t>
      </w:r>
      <w:r w:rsidR="00CF75E6">
        <w:t>September 19</w:t>
      </w:r>
      <w:r w:rsidRPr="00767063">
        <w:t xml:space="preserve">, 2018.  The meeting was chaired by O. Fudge, </w:t>
      </w:r>
      <w:proofErr w:type="spellStart"/>
      <w:r w:rsidRPr="00767063">
        <w:t>Councillor</w:t>
      </w:r>
      <w:proofErr w:type="spellEnd"/>
      <w:r w:rsidRPr="00767063">
        <w:t xml:space="preserve">.  Other members present included: G. Brown, </w:t>
      </w:r>
      <w:proofErr w:type="spellStart"/>
      <w:r w:rsidRPr="00767063">
        <w:t>Councillor</w:t>
      </w:r>
      <w:proofErr w:type="spellEnd"/>
      <w:r w:rsidRPr="00767063">
        <w:t>;</w:t>
      </w:r>
      <w:r>
        <w:t xml:space="preserve"> </w:t>
      </w:r>
      <w:r w:rsidR="00FD0B56">
        <w:t xml:space="preserve">T. Pollett, Deputy Mayor; </w:t>
      </w:r>
      <w:r w:rsidRPr="00767063">
        <w:t>T. Barron, Director of Municipal Works &amp; Services; G. Whitt, Administrative Support Clerk.</w:t>
      </w:r>
    </w:p>
    <w:p w:rsidR="00CE30FA" w:rsidRDefault="00CE30FA" w:rsidP="00CE30FA"/>
    <w:p w:rsidR="00CE30FA" w:rsidRDefault="00CE30FA" w:rsidP="00CE30FA">
      <w:r>
        <w:t>The following items were discussed:</w:t>
      </w:r>
    </w:p>
    <w:p w:rsidR="00CF75E6" w:rsidRDefault="00CF75E6" w:rsidP="00CE30FA"/>
    <w:p w:rsidR="00CF75E6" w:rsidRDefault="00CF75E6" w:rsidP="00CF75E6">
      <w:pPr>
        <w:rPr>
          <w:rFonts w:ascii="Calibri" w:hAnsi="Calibri"/>
          <w:b/>
          <w:sz w:val="28"/>
          <w:szCs w:val="28"/>
        </w:rPr>
      </w:pPr>
      <w:r>
        <w:rPr>
          <w:rFonts w:ascii="Calibri" w:hAnsi="Calibri"/>
          <w:b/>
          <w:sz w:val="28"/>
          <w:szCs w:val="28"/>
        </w:rPr>
        <w:t xml:space="preserve">Snow Blower Controls </w:t>
      </w:r>
    </w:p>
    <w:p w:rsidR="00CF75E6" w:rsidRDefault="00CF75E6" w:rsidP="00CF75E6">
      <w:pPr>
        <w:rPr>
          <w:rFonts w:ascii="Calibri" w:hAnsi="Calibri"/>
          <w:b/>
          <w:sz w:val="28"/>
          <w:szCs w:val="28"/>
        </w:rPr>
      </w:pPr>
    </w:p>
    <w:p w:rsidR="00CF75E6" w:rsidRDefault="00CF75E6" w:rsidP="00CF75E6">
      <w:pPr>
        <w:rPr>
          <w:rFonts w:ascii="Calibri" w:hAnsi="Calibri"/>
        </w:rPr>
      </w:pPr>
      <w:r>
        <w:rPr>
          <w:rFonts w:ascii="Calibri" w:hAnsi="Calibri"/>
        </w:rPr>
        <w:t xml:space="preserve">The Director informed the Committee the Department is now ready to purchase the Snow Blower Controls, as was budgeted in 2018. It has come to the attention of the Department that wireless controls are now available for purchase which will allow all heavy equipment to connect to the blowers, rather than wired to fit a specific make of equipment. </w:t>
      </w:r>
    </w:p>
    <w:p w:rsidR="00CF75E6" w:rsidRDefault="00CF75E6" w:rsidP="00CF75E6">
      <w:pPr>
        <w:rPr>
          <w:rFonts w:ascii="Calibri" w:hAnsi="Calibri"/>
        </w:rPr>
      </w:pPr>
    </w:p>
    <w:p w:rsidR="00CF75E6" w:rsidRDefault="00CF75E6" w:rsidP="00CF75E6">
      <w:pPr>
        <w:rPr>
          <w:rFonts w:ascii="Calibri" w:hAnsi="Calibri"/>
        </w:rPr>
      </w:pPr>
      <w:r>
        <w:rPr>
          <w:rFonts w:ascii="Calibri" w:hAnsi="Calibri"/>
        </w:rPr>
        <w:t xml:space="preserve">This will require the reallocation of funds in the Capital Budget to provide an additional $4000.00 to purchase the wireless snow blower controls. The additional funds will come from savings on other projects within the Public Works Department. </w:t>
      </w:r>
    </w:p>
    <w:p w:rsidR="00CF75E6" w:rsidRDefault="00CF75E6" w:rsidP="00CF75E6">
      <w:pPr>
        <w:rPr>
          <w:rFonts w:ascii="Calibri" w:hAnsi="Calibri"/>
        </w:rPr>
      </w:pPr>
    </w:p>
    <w:p w:rsidR="00CF75E6" w:rsidRDefault="00CF75E6" w:rsidP="00CF75E6">
      <w:pPr>
        <w:rPr>
          <w:rFonts w:ascii="Calibri" w:hAnsi="Calibri"/>
        </w:rPr>
      </w:pPr>
      <w:r>
        <w:rPr>
          <w:rFonts w:ascii="Calibri" w:hAnsi="Calibri"/>
        </w:rPr>
        <w:t>The Committee agrees with the Director to reallocate funds within the Capital Budget to purchase wireless snow blower controls.</w:t>
      </w:r>
    </w:p>
    <w:p w:rsidR="00CF75E6" w:rsidRDefault="00CF75E6" w:rsidP="00CF75E6">
      <w:pPr>
        <w:rPr>
          <w:rFonts w:ascii="Calibri" w:hAnsi="Calibri"/>
        </w:rPr>
      </w:pPr>
    </w:p>
    <w:p w:rsidR="00CF75E6" w:rsidRDefault="00CF75E6" w:rsidP="00CF75E6">
      <w:pPr>
        <w:rPr>
          <w:rFonts w:ascii="Calibri" w:hAnsi="Calibri"/>
          <w:b/>
          <w:sz w:val="28"/>
          <w:szCs w:val="28"/>
        </w:rPr>
      </w:pPr>
      <w:r>
        <w:rPr>
          <w:rFonts w:ascii="Calibri" w:hAnsi="Calibri"/>
          <w:b/>
          <w:sz w:val="28"/>
          <w:szCs w:val="28"/>
        </w:rPr>
        <w:t>Fall Notice – Yard and Garden Waste</w:t>
      </w:r>
    </w:p>
    <w:p w:rsidR="00CF75E6" w:rsidRDefault="00CF75E6" w:rsidP="00CF75E6">
      <w:pPr>
        <w:rPr>
          <w:rFonts w:ascii="Calibri" w:hAnsi="Calibri"/>
        </w:rPr>
      </w:pPr>
    </w:p>
    <w:p w:rsidR="00CF75E6" w:rsidRDefault="00CF75E6" w:rsidP="00CF75E6">
      <w:pPr>
        <w:rPr>
          <w:rFonts w:ascii="Calibri" w:hAnsi="Calibri"/>
        </w:rPr>
      </w:pPr>
      <w:r>
        <w:rPr>
          <w:rFonts w:ascii="Calibri" w:hAnsi="Calibri"/>
        </w:rPr>
        <w:t>The Town of Gander is reminding residents that yard and garden waste may be discarded at the following locations:</w:t>
      </w:r>
    </w:p>
    <w:p w:rsidR="00CF75E6" w:rsidRDefault="00CF75E6" w:rsidP="00CF75E6">
      <w:pPr>
        <w:rPr>
          <w:rFonts w:ascii="Calibri" w:hAnsi="Calibri"/>
        </w:rPr>
      </w:pPr>
    </w:p>
    <w:p w:rsidR="00CF75E6" w:rsidRDefault="00CF75E6" w:rsidP="00CF75E6">
      <w:pPr>
        <w:pStyle w:val="ListParagraph"/>
        <w:numPr>
          <w:ilvl w:val="0"/>
          <w:numId w:val="21"/>
        </w:numPr>
        <w:rPr>
          <w:rFonts w:ascii="Calibri" w:hAnsi="Calibri"/>
        </w:rPr>
      </w:pPr>
      <w:r w:rsidRPr="005F0019">
        <w:rPr>
          <w:rFonts w:ascii="Calibri" w:hAnsi="Calibri"/>
        </w:rPr>
        <w:t xml:space="preserve">Leaves and grass clippings </w:t>
      </w:r>
      <w:r>
        <w:rPr>
          <w:rFonts w:ascii="Calibri" w:hAnsi="Calibri"/>
        </w:rPr>
        <w:t>may</w:t>
      </w:r>
      <w:r w:rsidRPr="005F0019">
        <w:rPr>
          <w:rFonts w:ascii="Calibri" w:hAnsi="Calibri"/>
        </w:rPr>
        <w:t xml:space="preserve"> be </w:t>
      </w:r>
      <w:r>
        <w:rPr>
          <w:rFonts w:ascii="Calibri" w:hAnsi="Calibri"/>
        </w:rPr>
        <w:t>discarded</w:t>
      </w:r>
      <w:r w:rsidRPr="005F0019">
        <w:rPr>
          <w:rFonts w:ascii="Calibri" w:hAnsi="Calibri"/>
        </w:rPr>
        <w:t xml:space="preserve"> at the compost site on McCurdy Drive. </w:t>
      </w:r>
      <w:r>
        <w:rPr>
          <w:rFonts w:ascii="Calibri" w:hAnsi="Calibri"/>
        </w:rPr>
        <w:t>Compost</w:t>
      </w:r>
      <w:r w:rsidRPr="005F0019">
        <w:rPr>
          <w:rFonts w:ascii="Calibri" w:hAnsi="Calibri"/>
        </w:rPr>
        <w:t xml:space="preserve"> material </w:t>
      </w:r>
      <w:r>
        <w:rPr>
          <w:rFonts w:ascii="Calibri" w:hAnsi="Calibri"/>
        </w:rPr>
        <w:t>is also available for residents to pick up on site.</w:t>
      </w:r>
    </w:p>
    <w:p w:rsidR="00CF75E6" w:rsidRDefault="00CF75E6" w:rsidP="00CF75E6">
      <w:pPr>
        <w:pStyle w:val="ListParagraph"/>
        <w:rPr>
          <w:rFonts w:ascii="Calibri" w:hAnsi="Calibri"/>
        </w:rPr>
      </w:pPr>
    </w:p>
    <w:p w:rsidR="00CF75E6" w:rsidRDefault="00CF75E6" w:rsidP="00CF75E6">
      <w:pPr>
        <w:pStyle w:val="ListParagraph"/>
        <w:numPr>
          <w:ilvl w:val="0"/>
          <w:numId w:val="21"/>
        </w:numPr>
        <w:rPr>
          <w:rFonts w:ascii="Calibri" w:hAnsi="Calibri"/>
        </w:rPr>
      </w:pPr>
      <w:r>
        <w:rPr>
          <w:rFonts w:ascii="Calibri" w:hAnsi="Calibri"/>
        </w:rPr>
        <w:t xml:space="preserve">Trees and branches may be discarded at Magee Road, near the Sewage Treatment Plant. </w:t>
      </w:r>
    </w:p>
    <w:p w:rsidR="00CF75E6" w:rsidRPr="00DA258D" w:rsidRDefault="00CF75E6" w:rsidP="00CF75E6">
      <w:pPr>
        <w:pStyle w:val="ListParagraph"/>
        <w:rPr>
          <w:rFonts w:ascii="Calibri" w:hAnsi="Calibri"/>
        </w:rPr>
      </w:pPr>
    </w:p>
    <w:p w:rsidR="00CF75E6" w:rsidRDefault="00CF75E6" w:rsidP="00CF75E6">
      <w:pPr>
        <w:rPr>
          <w:rFonts w:ascii="Calibri" w:hAnsi="Calibri"/>
        </w:rPr>
      </w:pPr>
      <w:r>
        <w:rPr>
          <w:rFonts w:ascii="Calibri" w:hAnsi="Calibri"/>
        </w:rPr>
        <w:t>Board and lumber are not accepted at either site but may be discarded at the Waste Transfer Station located on McCurdy Drive. The Waste Transfer Station is open on the following dates:</w:t>
      </w:r>
    </w:p>
    <w:p w:rsidR="00CF75E6" w:rsidRDefault="00CF75E6" w:rsidP="00CF75E6">
      <w:pPr>
        <w:rPr>
          <w:rFonts w:ascii="Calibri" w:hAnsi="Calibri"/>
        </w:rPr>
      </w:pPr>
    </w:p>
    <w:p w:rsidR="00CF75E6" w:rsidRDefault="00CF75E6" w:rsidP="00CF75E6">
      <w:pPr>
        <w:rPr>
          <w:rFonts w:ascii="Calibri" w:hAnsi="Calibri"/>
        </w:rPr>
      </w:pPr>
      <w:r>
        <w:rPr>
          <w:rFonts w:ascii="Calibri" w:hAnsi="Calibri"/>
        </w:rPr>
        <w:t>October 6</w:t>
      </w:r>
      <w:r w:rsidRPr="00DA258D">
        <w:rPr>
          <w:rFonts w:ascii="Calibri" w:hAnsi="Calibri"/>
          <w:vertAlign w:val="superscript"/>
        </w:rPr>
        <w:t>th</w:t>
      </w:r>
      <w:r>
        <w:rPr>
          <w:rFonts w:ascii="Calibri" w:hAnsi="Calibri"/>
        </w:rPr>
        <w:t xml:space="preserve"> and 20</w:t>
      </w:r>
      <w:r w:rsidRPr="00DA258D">
        <w:rPr>
          <w:rFonts w:ascii="Calibri" w:hAnsi="Calibri"/>
          <w:vertAlign w:val="superscript"/>
        </w:rPr>
        <w:t>th</w:t>
      </w:r>
    </w:p>
    <w:p w:rsidR="00CF75E6" w:rsidRDefault="00CF75E6" w:rsidP="00CF75E6">
      <w:pPr>
        <w:rPr>
          <w:rFonts w:ascii="Calibri" w:hAnsi="Calibri"/>
        </w:rPr>
      </w:pPr>
      <w:r>
        <w:rPr>
          <w:rFonts w:ascii="Calibri" w:hAnsi="Calibri"/>
        </w:rPr>
        <w:t>November 17</w:t>
      </w:r>
      <w:r w:rsidRPr="00DA258D">
        <w:rPr>
          <w:rFonts w:ascii="Calibri" w:hAnsi="Calibri"/>
          <w:vertAlign w:val="superscript"/>
        </w:rPr>
        <w:t>th</w:t>
      </w:r>
      <w:r>
        <w:rPr>
          <w:rFonts w:ascii="Calibri" w:hAnsi="Calibri"/>
        </w:rPr>
        <w:t xml:space="preserve"> </w:t>
      </w:r>
    </w:p>
    <w:p w:rsidR="00CF75E6" w:rsidRDefault="00CF75E6" w:rsidP="00CF75E6">
      <w:pPr>
        <w:rPr>
          <w:rFonts w:ascii="Calibri" w:hAnsi="Calibri"/>
        </w:rPr>
      </w:pPr>
      <w:r>
        <w:rPr>
          <w:rFonts w:ascii="Calibri" w:hAnsi="Calibri"/>
        </w:rPr>
        <w:t>December 8</w:t>
      </w:r>
      <w:r w:rsidRPr="00DA258D">
        <w:rPr>
          <w:rFonts w:ascii="Calibri" w:hAnsi="Calibri"/>
          <w:vertAlign w:val="superscript"/>
        </w:rPr>
        <w:t>th</w:t>
      </w:r>
      <w:r>
        <w:rPr>
          <w:rFonts w:ascii="Calibri" w:hAnsi="Calibri"/>
        </w:rPr>
        <w:t>.</w:t>
      </w:r>
    </w:p>
    <w:p w:rsidR="00CF75E6" w:rsidRDefault="00CF75E6" w:rsidP="00CF75E6">
      <w:pPr>
        <w:rPr>
          <w:rFonts w:ascii="Calibri" w:hAnsi="Calibri"/>
          <w:b/>
          <w:sz w:val="28"/>
          <w:szCs w:val="28"/>
        </w:rPr>
      </w:pPr>
    </w:p>
    <w:p w:rsidR="00DC5332" w:rsidRDefault="00DC5332" w:rsidP="00CF75E6">
      <w:pPr>
        <w:rPr>
          <w:rFonts w:ascii="Calibri" w:hAnsi="Calibri"/>
          <w:b/>
          <w:sz w:val="28"/>
          <w:szCs w:val="28"/>
        </w:rPr>
      </w:pPr>
    </w:p>
    <w:p w:rsidR="00DC5332" w:rsidRDefault="00DC5332" w:rsidP="00CF75E6">
      <w:pPr>
        <w:rPr>
          <w:rFonts w:ascii="Calibri" w:hAnsi="Calibri"/>
          <w:b/>
          <w:sz w:val="28"/>
          <w:szCs w:val="28"/>
        </w:rPr>
      </w:pPr>
    </w:p>
    <w:p w:rsidR="00DC5332" w:rsidRDefault="00DC5332" w:rsidP="00CF75E6">
      <w:pPr>
        <w:rPr>
          <w:rFonts w:ascii="Calibri" w:hAnsi="Calibri"/>
          <w:b/>
          <w:sz w:val="28"/>
          <w:szCs w:val="28"/>
        </w:rPr>
      </w:pPr>
    </w:p>
    <w:p w:rsidR="00DC5332" w:rsidRDefault="00DC5332" w:rsidP="00CF75E6">
      <w:pPr>
        <w:rPr>
          <w:rFonts w:ascii="Calibri" w:hAnsi="Calibri"/>
          <w:b/>
          <w:sz w:val="28"/>
          <w:szCs w:val="28"/>
        </w:rPr>
      </w:pPr>
    </w:p>
    <w:p w:rsidR="00CF75E6" w:rsidRDefault="00CF75E6" w:rsidP="00CF75E6">
      <w:pPr>
        <w:rPr>
          <w:rFonts w:ascii="Calibri" w:hAnsi="Calibri"/>
          <w:b/>
          <w:sz w:val="28"/>
          <w:szCs w:val="28"/>
        </w:rPr>
      </w:pPr>
      <w:r>
        <w:rPr>
          <w:rFonts w:ascii="Calibri" w:hAnsi="Calibri"/>
          <w:b/>
          <w:sz w:val="28"/>
          <w:szCs w:val="28"/>
        </w:rPr>
        <w:lastRenderedPageBreak/>
        <w:t>Snow Plan</w:t>
      </w:r>
    </w:p>
    <w:p w:rsidR="00CF75E6" w:rsidRDefault="00CF75E6" w:rsidP="00CF75E6">
      <w:pPr>
        <w:rPr>
          <w:rFonts w:ascii="Calibri" w:hAnsi="Calibri"/>
          <w:b/>
          <w:sz w:val="28"/>
          <w:szCs w:val="28"/>
        </w:rPr>
      </w:pPr>
    </w:p>
    <w:p w:rsidR="00CF75E6" w:rsidRDefault="00CF75E6" w:rsidP="00CF75E6">
      <w:pPr>
        <w:rPr>
          <w:rFonts w:ascii="Calibri" w:hAnsi="Calibri"/>
        </w:rPr>
      </w:pPr>
      <w:r>
        <w:rPr>
          <w:rFonts w:ascii="Calibri" w:hAnsi="Calibri"/>
        </w:rPr>
        <w:t>The Director informed the Committee the current snow plan is under review for the 2019 winter season. It was recommended the Committee also review the current plan and forward any questions or suggestions for change, to the Public Works Department.</w:t>
      </w:r>
    </w:p>
    <w:p w:rsidR="00CF75E6" w:rsidRDefault="00CF75E6" w:rsidP="00CF75E6">
      <w:pPr>
        <w:rPr>
          <w:rFonts w:ascii="Calibri" w:hAnsi="Calibri"/>
        </w:rPr>
      </w:pPr>
    </w:p>
    <w:p w:rsidR="00CF75E6" w:rsidRDefault="00CF75E6" w:rsidP="00CF75E6">
      <w:pPr>
        <w:rPr>
          <w:rFonts w:ascii="Calibri" w:hAnsi="Calibri"/>
        </w:rPr>
      </w:pPr>
      <w:r>
        <w:rPr>
          <w:rFonts w:ascii="Calibri" w:hAnsi="Calibri"/>
        </w:rPr>
        <w:t>The Snow plan for the 2019 winter season will be presented at the Public Works and Services Committee meeting held on October 10</w:t>
      </w:r>
      <w:r w:rsidRPr="00CF7461">
        <w:rPr>
          <w:rFonts w:ascii="Calibri" w:hAnsi="Calibri"/>
          <w:vertAlign w:val="superscript"/>
        </w:rPr>
        <w:t>th</w:t>
      </w:r>
      <w:r>
        <w:rPr>
          <w:rFonts w:ascii="Calibri" w:hAnsi="Calibri"/>
        </w:rPr>
        <w:t>, for final review and recommendation to Council.</w:t>
      </w:r>
    </w:p>
    <w:p w:rsidR="00CF75E6" w:rsidRDefault="00CF75E6" w:rsidP="00CF75E6">
      <w:pPr>
        <w:rPr>
          <w:rFonts w:ascii="Calibri" w:eastAsia="Times New Roman" w:hAnsi="Calibri" w:cs="Calibri"/>
          <w:i/>
          <w:color w:val="000000"/>
        </w:rPr>
      </w:pPr>
    </w:p>
    <w:p w:rsidR="00CF75E6" w:rsidRDefault="00CF75E6" w:rsidP="00CF75E6">
      <w:pPr>
        <w:rPr>
          <w:rFonts w:ascii="Calibri" w:hAnsi="Calibri"/>
          <w:b/>
          <w:sz w:val="28"/>
          <w:szCs w:val="28"/>
        </w:rPr>
      </w:pPr>
      <w:r>
        <w:rPr>
          <w:rFonts w:ascii="Calibri" w:hAnsi="Calibri"/>
          <w:b/>
          <w:sz w:val="28"/>
          <w:szCs w:val="28"/>
        </w:rPr>
        <w:t>Silent Witness Memorial</w:t>
      </w:r>
    </w:p>
    <w:p w:rsidR="00CF75E6" w:rsidRDefault="00CF75E6" w:rsidP="00CF75E6">
      <w:pPr>
        <w:rPr>
          <w:rFonts w:ascii="Calibri" w:hAnsi="Calibri"/>
          <w:b/>
          <w:sz w:val="28"/>
          <w:szCs w:val="28"/>
        </w:rPr>
      </w:pPr>
    </w:p>
    <w:p w:rsidR="00CF75E6" w:rsidRDefault="00CF75E6" w:rsidP="00CF75E6">
      <w:pPr>
        <w:rPr>
          <w:rFonts w:ascii="Calibri" w:hAnsi="Calibri"/>
        </w:rPr>
      </w:pPr>
      <w:r>
        <w:rPr>
          <w:rFonts w:ascii="Calibri" w:hAnsi="Calibri"/>
        </w:rPr>
        <w:t>The Committee discussed the most recent United States Ambassador visit to the Silent Witness Memorial site. She spoke highly of the maintenance and the aesthetics of the location, with thanks and gratitude to the staff responsible for the upkeep of the site.</w:t>
      </w:r>
    </w:p>
    <w:p w:rsidR="00CF75E6" w:rsidRDefault="00CF75E6" w:rsidP="00CF75E6">
      <w:pPr>
        <w:rPr>
          <w:rFonts w:ascii="Calibri" w:hAnsi="Calibri"/>
        </w:rPr>
      </w:pPr>
    </w:p>
    <w:p w:rsidR="00CF75E6" w:rsidRDefault="00CF75E6" w:rsidP="00CF75E6">
      <w:pPr>
        <w:rPr>
          <w:rFonts w:ascii="Calibri" w:hAnsi="Calibri"/>
          <w:b/>
          <w:sz w:val="28"/>
          <w:szCs w:val="28"/>
        </w:rPr>
      </w:pPr>
      <w:r>
        <w:rPr>
          <w:rFonts w:ascii="Calibri" w:hAnsi="Calibri"/>
          <w:b/>
          <w:sz w:val="28"/>
          <w:szCs w:val="28"/>
        </w:rPr>
        <w:t xml:space="preserve">Brush Cutting </w:t>
      </w:r>
    </w:p>
    <w:p w:rsidR="00CF75E6" w:rsidRDefault="00CF75E6" w:rsidP="00CF75E6">
      <w:pPr>
        <w:rPr>
          <w:rFonts w:ascii="Calibri" w:hAnsi="Calibri"/>
          <w:b/>
          <w:sz w:val="28"/>
          <w:szCs w:val="28"/>
        </w:rPr>
      </w:pPr>
    </w:p>
    <w:p w:rsidR="00CF75E6" w:rsidRDefault="00CF75E6" w:rsidP="00CF75E6">
      <w:pPr>
        <w:rPr>
          <w:rFonts w:ascii="Calibri" w:hAnsi="Calibri"/>
        </w:rPr>
      </w:pPr>
      <w:r>
        <w:rPr>
          <w:rFonts w:ascii="Calibri" w:hAnsi="Calibri"/>
        </w:rPr>
        <w:t>It was brought to the Committee’s attention the overgrowth of trees that border the green space areas throughout Town. There were concerns these areas provide seclusion to youth and young adults to host social gatherings.</w:t>
      </w:r>
    </w:p>
    <w:p w:rsidR="00CF75E6" w:rsidRDefault="00CF75E6" w:rsidP="00CF75E6">
      <w:pPr>
        <w:rPr>
          <w:rFonts w:ascii="Calibri" w:hAnsi="Calibri"/>
        </w:rPr>
      </w:pPr>
    </w:p>
    <w:p w:rsidR="00CF75E6" w:rsidRDefault="00CF75E6" w:rsidP="00CF75E6">
      <w:pPr>
        <w:rPr>
          <w:rFonts w:ascii="Calibri" w:hAnsi="Calibri"/>
        </w:rPr>
      </w:pPr>
      <w:r>
        <w:rPr>
          <w:rFonts w:ascii="Calibri" w:hAnsi="Calibri"/>
        </w:rPr>
        <w:t>The Committee recommends the Director, together with the Municipal Enforcement Officer in Charge, identify problem areas throughout Town and trim the trees so that the space is more open to street view. In areas where the trees border private property, consultations with the property owners shall take place prior to any trimming of trees.</w:t>
      </w:r>
    </w:p>
    <w:p w:rsidR="00CF75E6" w:rsidRDefault="00CF75E6" w:rsidP="00CE30FA"/>
    <w:p w:rsidR="005F3A4C" w:rsidRDefault="00B419EC" w:rsidP="005F3A4C">
      <w:pPr>
        <w:pStyle w:val="Heading3"/>
      </w:pPr>
      <w:r>
        <w:t>D</w:t>
      </w:r>
      <w:r w:rsidR="005F3A4C">
        <w:t>.</w:t>
      </w:r>
      <w:r w:rsidR="005F3A4C">
        <w:tab/>
      </w:r>
      <w:r w:rsidR="00E3067C">
        <w:t xml:space="preserve">Special </w:t>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CF75E6">
        <w:t xml:space="preserve">Special </w:t>
      </w:r>
      <w:r w:rsidR="00512236">
        <w:t xml:space="preserve">Development, Tourism &amp; Culture </w:t>
      </w:r>
      <w:r>
        <w:t xml:space="preserve">Committee report was presented by </w:t>
      </w:r>
      <w:proofErr w:type="spellStart"/>
      <w:r w:rsidR="00986BE5">
        <w:t>Councillor</w:t>
      </w:r>
      <w:proofErr w:type="spellEnd"/>
      <w:r w:rsidR="00986BE5">
        <w:t xml:space="preserve"> Brown.</w:t>
      </w:r>
    </w:p>
    <w:p w:rsidR="005F3A4C" w:rsidRDefault="005F3A4C" w:rsidP="005F3A4C"/>
    <w:p w:rsidR="00381835" w:rsidRDefault="005F3A4C" w:rsidP="00FE0CD9">
      <w:r w:rsidRPr="00767063">
        <w:t xml:space="preserve">The </w:t>
      </w:r>
      <w:r w:rsidR="00E3067C">
        <w:t xml:space="preserve">Special </w:t>
      </w:r>
      <w:r w:rsidR="00512236" w:rsidRPr="00767063">
        <w:t>Development, Tourism &amp; Culture</w:t>
      </w:r>
      <w:r w:rsidRPr="00767063">
        <w:t xml:space="preserve"> Committee meeting was held on </w:t>
      </w:r>
      <w:r w:rsidR="00CF75E6">
        <w:t>September 13</w:t>
      </w:r>
      <w:r w:rsidR="007D1F32" w:rsidRPr="00767063">
        <w:t>,</w:t>
      </w:r>
      <w:r w:rsidR="001B1AE2" w:rsidRPr="00767063">
        <w:t xml:space="preserve"> 2018</w:t>
      </w:r>
      <w:r w:rsidR="007D1F32" w:rsidRPr="00767063">
        <w:t xml:space="preserve">.  The meeting was chaired by </w:t>
      </w:r>
      <w:r w:rsidR="00986BE5" w:rsidRPr="00767063">
        <w:t xml:space="preserve">G. Brown, </w:t>
      </w:r>
      <w:proofErr w:type="spellStart"/>
      <w:r w:rsidR="00986BE5" w:rsidRPr="00767063">
        <w:t>Councillor</w:t>
      </w:r>
      <w:proofErr w:type="spellEnd"/>
      <w:r w:rsidRPr="00767063">
        <w:t xml:space="preserve">. </w:t>
      </w:r>
      <w:r w:rsidR="00CF75E6">
        <w:t xml:space="preserve"> </w:t>
      </w:r>
      <w:r w:rsidRPr="00767063">
        <w:t>Other membe</w:t>
      </w:r>
      <w:r w:rsidR="007A2226" w:rsidRPr="00767063">
        <w:t xml:space="preserve">rs present included: </w:t>
      </w:r>
      <w:r w:rsidR="009D0A8D" w:rsidRPr="00767063">
        <w:t xml:space="preserve"> </w:t>
      </w:r>
      <w:r w:rsidR="00CF75E6">
        <w:t xml:space="preserve">P. Farwell, </w:t>
      </w:r>
      <w:r w:rsidR="0063462E">
        <w:t xml:space="preserve">Mayor; </w:t>
      </w:r>
      <w:r w:rsidR="00E3067C">
        <w:t>B. Dove</w:t>
      </w:r>
      <w:r w:rsidR="0063462E">
        <w:t xml:space="preserve">, </w:t>
      </w:r>
      <w:proofErr w:type="spellStart"/>
      <w:r w:rsidR="0063462E">
        <w:t>Councillor</w:t>
      </w:r>
      <w:proofErr w:type="spellEnd"/>
      <w:r w:rsidR="0063462E">
        <w:t>;</w:t>
      </w:r>
      <w:r w:rsidR="007D3F35">
        <w:t xml:space="preserve"> </w:t>
      </w:r>
      <w:r w:rsidR="00E3067C">
        <w:t xml:space="preserve">D. Chafe, CAO; </w:t>
      </w:r>
      <w:r w:rsidR="0063462E">
        <w:t>R. Locke,</w:t>
      </w:r>
      <w:r w:rsidR="00CF5889">
        <w:t xml:space="preserve"> Development Director</w:t>
      </w:r>
      <w:r w:rsidR="000D6405">
        <w:t>.</w:t>
      </w:r>
    </w:p>
    <w:p w:rsidR="00E3067C" w:rsidRDefault="00E3067C" w:rsidP="00FE0CD9"/>
    <w:p w:rsidR="00E3067C" w:rsidRPr="00E3067C" w:rsidRDefault="00E3067C" w:rsidP="00E3067C">
      <w:r>
        <w:t>Delegation:</w:t>
      </w:r>
      <w:r w:rsidRPr="00E3067C">
        <w:rPr>
          <w:b/>
        </w:rPr>
        <w:t xml:space="preserve"> </w:t>
      </w:r>
      <w:r w:rsidRPr="00E3067C">
        <w:t>Louise Jones</w:t>
      </w:r>
      <w:r>
        <w:t xml:space="preserve">, </w:t>
      </w:r>
      <w:r w:rsidRPr="00E3067C">
        <w:t>Interim President &amp; CEO, Central Health</w:t>
      </w:r>
      <w:r>
        <w:t xml:space="preserve">; </w:t>
      </w:r>
      <w:r w:rsidRPr="00E3067C">
        <w:t xml:space="preserve">Terry </w:t>
      </w:r>
      <w:proofErr w:type="spellStart"/>
      <w:r w:rsidRPr="00E3067C">
        <w:t>Ings</w:t>
      </w:r>
      <w:proofErr w:type="spellEnd"/>
      <w:r>
        <w:t xml:space="preserve">, </w:t>
      </w:r>
      <w:r w:rsidRPr="00E3067C">
        <w:t>Vice President, Human Resources, Rural Health &amp; Support Services, Central Health</w:t>
      </w:r>
      <w:r>
        <w:t xml:space="preserve">; </w:t>
      </w:r>
      <w:proofErr w:type="spellStart"/>
      <w:r w:rsidRPr="00E3067C">
        <w:t>Giataine</w:t>
      </w:r>
      <w:proofErr w:type="spellEnd"/>
      <w:r w:rsidRPr="00E3067C">
        <w:t xml:space="preserve"> Villeneuve</w:t>
      </w:r>
      <w:r>
        <w:t xml:space="preserve">, </w:t>
      </w:r>
      <w:r w:rsidRPr="00E3067C">
        <w:tab/>
        <w:t>Acting Director, Corporate Communications, Central Health</w:t>
      </w:r>
    </w:p>
    <w:p w:rsidR="00E3067C" w:rsidRDefault="00E3067C" w:rsidP="00E3067C">
      <w:pPr>
        <w:rPr>
          <w:b/>
          <w:sz w:val="28"/>
          <w:szCs w:val="28"/>
        </w:rPr>
      </w:pPr>
    </w:p>
    <w:p w:rsidR="00E3067C" w:rsidRDefault="00E3067C" w:rsidP="00E3067C">
      <w:r>
        <w:t>The following items were discussed:</w:t>
      </w:r>
    </w:p>
    <w:p w:rsidR="00E3067C" w:rsidRDefault="00E3067C" w:rsidP="00E3067C">
      <w:pPr>
        <w:rPr>
          <w:b/>
          <w:sz w:val="28"/>
          <w:szCs w:val="28"/>
        </w:rPr>
      </w:pPr>
    </w:p>
    <w:p w:rsidR="00E3067C" w:rsidRDefault="00E3067C" w:rsidP="00E3067C">
      <w:pPr>
        <w:rPr>
          <w:b/>
          <w:sz w:val="28"/>
          <w:szCs w:val="28"/>
        </w:rPr>
      </w:pPr>
      <w:r>
        <w:rPr>
          <w:b/>
          <w:sz w:val="28"/>
          <w:szCs w:val="28"/>
        </w:rPr>
        <w:lastRenderedPageBreak/>
        <w:t>Status of Central Health’s External Review and Implementation of Report recommendations</w:t>
      </w:r>
    </w:p>
    <w:p w:rsidR="00E3067C" w:rsidRDefault="00E3067C" w:rsidP="00E3067C"/>
    <w:p w:rsidR="00E3067C" w:rsidRDefault="00E3067C" w:rsidP="00E3067C">
      <w:r>
        <w:t>Ms. Jones communicated to Council that Central Health’s Board of Trustees accepted the report in May and the Minister of Health &amp; Community Services (HCS) has put in place an implementation committee (June 2018) to ensure that each of the recommendations are implemented.</w:t>
      </w:r>
    </w:p>
    <w:p w:rsidR="00E3067C" w:rsidRDefault="00E3067C" w:rsidP="00E3067C"/>
    <w:p w:rsidR="00E3067C" w:rsidRDefault="00E3067C" w:rsidP="00E3067C">
      <w:r>
        <w:t xml:space="preserve">Dr. Peter Vaughn’s report included 32 recommendations to address governance, leadership, clinical management, relationships, </w:t>
      </w:r>
      <w:proofErr w:type="gramStart"/>
      <w:r>
        <w:t>succession</w:t>
      </w:r>
      <w:proofErr w:type="gramEnd"/>
      <w:r>
        <w:t xml:space="preserve"> planning and community engagement.</w:t>
      </w:r>
    </w:p>
    <w:p w:rsidR="007417B1" w:rsidRDefault="007417B1" w:rsidP="00E3067C"/>
    <w:p w:rsidR="00E3067C" w:rsidRDefault="00E3067C" w:rsidP="00E3067C">
      <w:r>
        <w:t>The implementation committee consists of the following:</w:t>
      </w:r>
    </w:p>
    <w:p w:rsidR="00E3067C" w:rsidRDefault="00E3067C" w:rsidP="00E3067C">
      <w:pPr>
        <w:pStyle w:val="ListParagraph"/>
        <w:numPr>
          <w:ilvl w:val="0"/>
          <w:numId w:val="22"/>
        </w:numPr>
      </w:pPr>
      <w:r>
        <w:t>3 members of the Board of Trustees</w:t>
      </w:r>
    </w:p>
    <w:p w:rsidR="00E3067C" w:rsidRDefault="00E3067C" w:rsidP="00E3067C">
      <w:pPr>
        <w:pStyle w:val="ListParagraph"/>
        <w:numPr>
          <w:ilvl w:val="0"/>
          <w:numId w:val="22"/>
        </w:numPr>
      </w:pPr>
      <w:r>
        <w:t>Assistant Deputy Minister of Health &amp; Community Services</w:t>
      </w:r>
    </w:p>
    <w:p w:rsidR="00E3067C" w:rsidRDefault="00E3067C" w:rsidP="00E3067C">
      <w:pPr>
        <w:pStyle w:val="ListParagraph"/>
        <w:numPr>
          <w:ilvl w:val="0"/>
          <w:numId w:val="22"/>
        </w:numPr>
      </w:pPr>
      <w:r>
        <w:t>Vice Dean of the faculty of Medicine, MUN</w:t>
      </w:r>
    </w:p>
    <w:p w:rsidR="00E3067C" w:rsidRDefault="00E3067C" w:rsidP="00E3067C">
      <w:pPr>
        <w:pStyle w:val="ListParagraph"/>
        <w:numPr>
          <w:ilvl w:val="0"/>
          <w:numId w:val="22"/>
        </w:numPr>
      </w:pPr>
      <w:r>
        <w:t>Dr. Peter Vaughn (advisor)</w:t>
      </w:r>
    </w:p>
    <w:p w:rsidR="00E3067C" w:rsidRDefault="00E3067C" w:rsidP="00E3067C"/>
    <w:p w:rsidR="00E3067C" w:rsidRDefault="00E3067C" w:rsidP="00E3067C">
      <w:r>
        <w:t>The implementation committee has to present an Action Plan to the Department of Health &amp; Community Services by October 15</w:t>
      </w:r>
      <w:r w:rsidRPr="00192995">
        <w:rPr>
          <w:vertAlign w:val="superscript"/>
        </w:rPr>
        <w:t>th</w:t>
      </w:r>
      <w:r>
        <w:t xml:space="preserve">, 2018. In which, each recommendation identified in Dr. Vaughn’s report will have an associated action plan, tasks and leads and timelines for implementation. The action plan will also serve as a basis for regular reporting to HCS and the public. </w:t>
      </w:r>
    </w:p>
    <w:p w:rsidR="00E3067C" w:rsidRDefault="00E3067C" w:rsidP="00E3067C"/>
    <w:p w:rsidR="00E3067C" w:rsidRPr="007417B1" w:rsidRDefault="00E3067C" w:rsidP="00E3067C">
      <w:r w:rsidRPr="007417B1">
        <w:t xml:space="preserve">The Mayor advised </w:t>
      </w:r>
      <w:r w:rsidR="002F053F" w:rsidRPr="007417B1">
        <w:t xml:space="preserve">that </w:t>
      </w:r>
      <w:r w:rsidRPr="007417B1">
        <w:t>the meeting was held as a result of a letter written to the Province expressing concerns about the implementation of the report.  He feels that it has taken too long and also had concern</w:t>
      </w:r>
      <w:r w:rsidR="007417B1">
        <w:t>s</w:t>
      </w:r>
      <w:r w:rsidRPr="007417B1">
        <w:t xml:space="preserve"> about the makeup of the Implementation Committee.</w:t>
      </w:r>
    </w:p>
    <w:p w:rsidR="00E3067C" w:rsidRPr="007417B1" w:rsidRDefault="00E3067C" w:rsidP="00E3067C">
      <w:pPr>
        <w:rPr>
          <w:b/>
          <w:sz w:val="28"/>
          <w:szCs w:val="28"/>
        </w:rPr>
      </w:pPr>
    </w:p>
    <w:p w:rsidR="00E3067C" w:rsidRDefault="00E3067C" w:rsidP="00E3067C">
      <w:pPr>
        <w:rPr>
          <w:b/>
          <w:sz w:val="28"/>
          <w:szCs w:val="28"/>
        </w:rPr>
      </w:pPr>
      <w:r w:rsidRPr="00497399">
        <w:rPr>
          <w:b/>
          <w:sz w:val="28"/>
          <w:szCs w:val="28"/>
        </w:rPr>
        <w:t xml:space="preserve">Status on the re-instatement of </w:t>
      </w:r>
      <w:r>
        <w:rPr>
          <w:b/>
          <w:sz w:val="28"/>
          <w:szCs w:val="28"/>
        </w:rPr>
        <w:t>Obstetrical S</w:t>
      </w:r>
      <w:r w:rsidRPr="00497399">
        <w:rPr>
          <w:b/>
          <w:sz w:val="28"/>
          <w:szCs w:val="28"/>
        </w:rPr>
        <w:t>ervices in Gander</w:t>
      </w:r>
    </w:p>
    <w:p w:rsidR="00E3067C" w:rsidRDefault="00E3067C" w:rsidP="00E3067C">
      <w:pPr>
        <w:rPr>
          <w:b/>
          <w:sz w:val="28"/>
          <w:szCs w:val="28"/>
        </w:rPr>
      </w:pPr>
    </w:p>
    <w:p w:rsidR="00E3067C" w:rsidRDefault="00E3067C" w:rsidP="00E3067C">
      <w:r>
        <w:t>Central Health communicated that they are in the process of recruiting the necessary staff and offering the applicable training for GP’s in an effort to re-instate obstetrical services at JPMRHC.</w:t>
      </w:r>
    </w:p>
    <w:p w:rsidR="00E3067C" w:rsidRDefault="00E3067C" w:rsidP="00E3067C"/>
    <w:p w:rsidR="00E3067C" w:rsidRDefault="00E3067C" w:rsidP="00E3067C">
      <w:r>
        <w:t>In the ideal situation to operate efficient obstetrical services, a department would have 3 full-time Obstetricians with a complement of 4-5 GP’s specifically trained in obstetrical care.</w:t>
      </w:r>
    </w:p>
    <w:p w:rsidR="00E3067C" w:rsidRDefault="00E3067C" w:rsidP="00E3067C"/>
    <w:p w:rsidR="00E3067C" w:rsidRDefault="00E3067C" w:rsidP="00E3067C">
      <w:r>
        <w:t xml:space="preserve">Ms. Jones advised Council that JPMRHC currently has an Obstetrician working 0.6 of the time with the potential of two new Obstetricians joining JPMRHC in the near future. </w:t>
      </w:r>
    </w:p>
    <w:p w:rsidR="00E3067C" w:rsidRDefault="00E3067C" w:rsidP="00E3067C"/>
    <w:p w:rsidR="00E3067C" w:rsidRDefault="00E3067C" w:rsidP="00E3067C">
      <w:r>
        <w:t>Council thanked Central Health for the meeting opportunity.</w:t>
      </w:r>
    </w:p>
    <w:p w:rsidR="007417B1" w:rsidRPr="00794961" w:rsidRDefault="007417B1" w:rsidP="00E3067C"/>
    <w:p w:rsidR="00E3067C" w:rsidRPr="00497399" w:rsidRDefault="00E3067C" w:rsidP="00E3067C"/>
    <w:p w:rsidR="00E3067C" w:rsidRDefault="00E3067C" w:rsidP="00E3067C">
      <w:pPr>
        <w:pStyle w:val="Heading3"/>
      </w:pPr>
      <w:r>
        <w:lastRenderedPageBreak/>
        <w:t>Development, Tourism &amp; Culture Committee:</w:t>
      </w:r>
    </w:p>
    <w:p w:rsidR="00E3067C" w:rsidRDefault="00E3067C" w:rsidP="00FE0CD9"/>
    <w:p w:rsidR="00CF75E6" w:rsidRDefault="00E3067C" w:rsidP="00CF75E6">
      <w:r>
        <w:t>T</w:t>
      </w:r>
      <w:r w:rsidR="00CF75E6" w:rsidRPr="00EC3088">
        <w:t xml:space="preserve">he </w:t>
      </w:r>
      <w:r w:rsidR="00CF75E6">
        <w:t xml:space="preserve">Development, Tourism &amp; Culture Committee report was presented by </w:t>
      </w:r>
      <w:proofErr w:type="spellStart"/>
      <w:r w:rsidR="00CF75E6">
        <w:t>Councillor</w:t>
      </w:r>
      <w:proofErr w:type="spellEnd"/>
      <w:r w:rsidR="00CF75E6">
        <w:t xml:space="preserve"> Brown.</w:t>
      </w:r>
    </w:p>
    <w:p w:rsidR="007417B1" w:rsidRDefault="007417B1" w:rsidP="00CF75E6"/>
    <w:p w:rsidR="00CF75E6" w:rsidRDefault="00CF75E6" w:rsidP="00CF75E6">
      <w:r w:rsidRPr="00767063">
        <w:t xml:space="preserve">The Development, Tourism &amp; Culture Committee meeting was held on </w:t>
      </w:r>
      <w:r w:rsidR="00E3067C">
        <w:t>September 1</w:t>
      </w:r>
      <w:r>
        <w:t>9</w:t>
      </w:r>
      <w:r w:rsidRPr="00767063">
        <w:t xml:space="preserve">, 2018.  The meeting was chaired by G. Brown, </w:t>
      </w:r>
      <w:proofErr w:type="spellStart"/>
      <w:r w:rsidRPr="00767063">
        <w:t>Councillor</w:t>
      </w:r>
      <w:proofErr w:type="spellEnd"/>
      <w:r w:rsidRPr="00767063">
        <w:t xml:space="preserve">. Other members present included:  </w:t>
      </w:r>
      <w:r>
        <w:t xml:space="preserve">T. Pollett, Deputy Mayor; R. Anstey, </w:t>
      </w:r>
      <w:proofErr w:type="spellStart"/>
      <w:r>
        <w:t>Councillor</w:t>
      </w:r>
      <w:proofErr w:type="spellEnd"/>
      <w:r>
        <w:t xml:space="preserve">; </w:t>
      </w:r>
      <w:r w:rsidRPr="00767063">
        <w:t xml:space="preserve">O. Fudge, </w:t>
      </w:r>
      <w:proofErr w:type="spellStart"/>
      <w:r w:rsidRPr="00767063">
        <w:t>Councillor</w:t>
      </w:r>
      <w:proofErr w:type="spellEnd"/>
      <w:r w:rsidRPr="00767063">
        <w:t>;</w:t>
      </w:r>
      <w:r>
        <w:t xml:space="preserve"> R. Locke, Development Director</w:t>
      </w:r>
      <w:r w:rsidR="00E3067C">
        <w:t>; B. Williams, Tourism Development Officer.</w:t>
      </w:r>
    </w:p>
    <w:p w:rsidR="00CF75E6" w:rsidRDefault="00CF75E6" w:rsidP="00CF75E6">
      <w:pPr>
        <w:rPr>
          <w:b/>
        </w:rPr>
      </w:pPr>
    </w:p>
    <w:p w:rsidR="00CF75E6" w:rsidRDefault="00CF75E6" w:rsidP="00CF75E6">
      <w:r>
        <w:t>The following items were discussed:</w:t>
      </w:r>
    </w:p>
    <w:p w:rsidR="00E3067C" w:rsidRDefault="00E3067C" w:rsidP="00CF75E6"/>
    <w:p w:rsidR="0069515D" w:rsidRDefault="0069515D" w:rsidP="0069515D">
      <w:pPr>
        <w:rPr>
          <w:rFonts w:ascii="Calibri" w:eastAsia="Times New Roman" w:hAnsi="Calibri" w:cs="Calibri"/>
          <w:b/>
          <w:bCs/>
          <w:color w:val="000000"/>
          <w:sz w:val="28"/>
          <w:szCs w:val="28"/>
        </w:rPr>
      </w:pPr>
      <w:r>
        <w:rPr>
          <w:rFonts w:ascii="Calibri" w:eastAsia="Times New Roman" w:hAnsi="Calibri" w:cs="Calibri"/>
          <w:b/>
          <w:bCs/>
          <w:color w:val="000000"/>
          <w:sz w:val="28"/>
          <w:szCs w:val="28"/>
        </w:rPr>
        <w:t>Tourism Development Officer-6 month update</w:t>
      </w:r>
    </w:p>
    <w:p w:rsidR="0069515D" w:rsidRDefault="0069515D" w:rsidP="0069515D">
      <w:pPr>
        <w:rPr>
          <w:rFonts w:ascii="Calibri" w:eastAsia="Times New Roman" w:hAnsi="Calibri" w:cs="Calibri"/>
          <w:b/>
          <w:bCs/>
          <w:color w:val="000000"/>
          <w:sz w:val="28"/>
          <w:szCs w:val="28"/>
        </w:rPr>
      </w:pPr>
    </w:p>
    <w:p w:rsidR="0069515D" w:rsidRDefault="0069515D" w:rsidP="0069515D">
      <w:r>
        <w:t>The Tourism Development Officer presented to the Committee a 6-month update on his activities since being hired in March of this year. Being a new position, he advised that he had to start from the ground up in recreating the Town of Gander’s image and presence within the local tourism sector. Some of the items accomplished within the last 6 months include:</w:t>
      </w:r>
    </w:p>
    <w:p w:rsidR="0069515D" w:rsidRDefault="0069515D" w:rsidP="0069515D">
      <w:pPr>
        <w:pStyle w:val="ListParagraph"/>
        <w:numPr>
          <w:ilvl w:val="0"/>
          <w:numId w:val="23"/>
        </w:numPr>
      </w:pPr>
      <w:r>
        <w:t>Engagement and consultation with local tourism stakeholders.</w:t>
      </w:r>
    </w:p>
    <w:p w:rsidR="0069515D" w:rsidRDefault="0069515D" w:rsidP="0069515D">
      <w:pPr>
        <w:pStyle w:val="ListParagraph"/>
        <w:numPr>
          <w:ilvl w:val="0"/>
          <w:numId w:val="23"/>
        </w:numPr>
      </w:pPr>
      <w:r>
        <w:t>Establishment of a Tourism Administrative Working Group to provide advice and oversee particular initiatives.</w:t>
      </w:r>
    </w:p>
    <w:p w:rsidR="0069515D" w:rsidRDefault="0069515D" w:rsidP="0069515D">
      <w:pPr>
        <w:pStyle w:val="ListParagraph"/>
        <w:numPr>
          <w:ilvl w:val="0"/>
          <w:numId w:val="23"/>
        </w:numPr>
      </w:pPr>
      <w:r>
        <w:t>Development and submission of a funding proposal to complete a Sense of Arrival Strategy for the Town of Gander and the completion of a Passport initiative for the Gander &amp; Area Chamber of Commerce.</w:t>
      </w:r>
    </w:p>
    <w:p w:rsidR="0069515D" w:rsidRDefault="0069515D" w:rsidP="0069515D">
      <w:pPr>
        <w:pStyle w:val="ListParagraph"/>
        <w:numPr>
          <w:ilvl w:val="0"/>
          <w:numId w:val="23"/>
        </w:numPr>
      </w:pPr>
      <w:r>
        <w:t>Re-development of the Town of Gander’s presence at the tourist chalet.</w:t>
      </w:r>
    </w:p>
    <w:p w:rsidR="0069515D" w:rsidRDefault="0069515D" w:rsidP="0069515D">
      <w:pPr>
        <w:pStyle w:val="ListParagraph"/>
        <w:numPr>
          <w:ilvl w:val="0"/>
          <w:numId w:val="23"/>
        </w:numPr>
      </w:pPr>
      <w:r>
        <w:t>Creation and distribution of a Town of Gander tourist map (~12,000 copies have been distributed to date).</w:t>
      </w:r>
    </w:p>
    <w:p w:rsidR="0069515D" w:rsidRDefault="0069515D" w:rsidP="0069515D">
      <w:pPr>
        <w:pStyle w:val="ListParagraph"/>
        <w:numPr>
          <w:ilvl w:val="0"/>
          <w:numId w:val="23"/>
        </w:numPr>
      </w:pPr>
      <w:r>
        <w:t>Responded to numerous tourism-related inquiries and interacted with tourists on a day-to-day basis.</w:t>
      </w:r>
    </w:p>
    <w:p w:rsidR="0069515D" w:rsidRDefault="0069515D" w:rsidP="0069515D"/>
    <w:p w:rsidR="0069515D" w:rsidRDefault="0069515D" w:rsidP="0069515D">
      <w:r>
        <w:t xml:space="preserve">For the remainder of 2018 and leading up to the 2019 tourism season, the department will be working on a number of initiatives to continue to build the Town of Gander’s image and presence in the tourism sector as well as work with local companies to develop product offerings. </w:t>
      </w:r>
      <w:r w:rsidRPr="00D34A58">
        <w:t xml:space="preserve"> </w:t>
      </w:r>
    </w:p>
    <w:p w:rsidR="0069515D" w:rsidRDefault="0069515D" w:rsidP="0069515D"/>
    <w:p w:rsidR="0069515D" w:rsidRPr="00D34A58" w:rsidRDefault="0069515D" w:rsidP="0069515D">
      <w:r>
        <w:t xml:space="preserve">The Committee was pleased with the work completed and feels that we are moving in the right direction. </w:t>
      </w:r>
    </w:p>
    <w:p w:rsidR="0069515D" w:rsidRDefault="0069515D" w:rsidP="0069515D">
      <w:pPr>
        <w:autoSpaceDE w:val="0"/>
        <w:autoSpaceDN w:val="0"/>
        <w:adjustRightInd w:val="0"/>
        <w:rPr>
          <w:rFonts w:ascii="Calibri" w:eastAsia="Times New Roman" w:hAnsi="Calibri" w:cs="Calibri"/>
          <w:color w:val="000000"/>
          <w:sz w:val="18"/>
          <w:szCs w:val="18"/>
        </w:rPr>
      </w:pPr>
      <w:r>
        <w:rPr>
          <w:rFonts w:ascii="Calibri" w:eastAsia="Times New Roman" w:hAnsi="Calibri" w:cs="Calibri"/>
          <w:b/>
          <w:color w:val="000000"/>
          <w:sz w:val="28"/>
          <w:szCs w:val="18"/>
        </w:rPr>
        <w:t xml:space="preserve"> </w:t>
      </w:r>
    </w:p>
    <w:p w:rsidR="0069515D" w:rsidRDefault="0069515D" w:rsidP="0069515D">
      <w:pPr>
        <w:autoSpaceDE w:val="0"/>
        <w:autoSpaceDN w:val="0"/>
        <w:adjustRightInd w:val="0"/>
        <w:rPr>
          <w:b/>
          <w:sz w:val="28"/>
          <w:szCs w:val="28"/>
        </w:rPr>
      </w:pPr>
      <w:r>
        <w:rPr>
          <w:b/>
          <w:sz w:val="28"/>
          <w:szCs w:val="28"/>
        </w:rPr>
        <w:t xml:space="preserve">Status of Family Physician Network Position </w:t>
      </w:r>
    </w:p>
    <w:p w:rsidR="0069515D" w:rsidRDefault="0069515D" w:rsidP="0069515D">
      <w:pPr>
        <w:autoSpaceDE w:val="0"/>
        <w:autoSpaceDN w:val="0"/>
        <w:adjustRightInd w:val="0"/>
      </w:pPr>
    </w:p>
    <w:p w:rsidR="0069515D" w:rsidRDefault="0069515D" w:rsidP="0069515D">
      <w:pPr>
        <w:autoSpaceDE w:val="0"/>
        <w:autoSpaceDN w:val="0"/>
        <w:adjustRightInd w:val="0"/>
      </w:pPr>
      <w:r>
        <w:t>The Director advised the Committee that he contacted the Newfoundland &amp; Labrador Medical Association (NLMA) in relation to the status of the Family Physician Network position which was advertised a few months ago and was informed that this position has yet to be filled but should be within the next couple of weeks. The location of this position will be dependent on where the successful candidate chooses to reside.</w:t>
      </w:r>
    </w:p>
    <w:p w:rsidR="0069515D" w:rsidRDefault="0069515D" w:rsidP="0069515D">
      <w:pPr>
        <w:autoSpaceDE w:val="0"/>
        <w:autoSpaceDN w:val="0"/>
        <w:adjustRightInd w:val="0"/>
      </w:pPr>
      <w:r>
        <w:lastRenderedPageBreak/>
        <w:t>Staff encouraged the NLMA to contact the department when this position is filled as there may be potential partnership opportunities that will benefit both parties.</w:t>
      </w:r>
    </w:p>
    <w:p w:rsidR="0069515D" w:rsidRDefault="0069515D" w:rsidP="0069515D">
      <w:pPr>
        <w:autoSpaceDE w:val="0"/>
        <w:autoSpaceDN w:val="0"/>
        <w:adjustRightInd w:val="0"/>
      </w:pPr>
    </w:p>
    <w:p w:rsidR="0069515D" w:rsidRDefault="0069515D" w:rsidP="0069515D">
      <w:pPr>
        <w:autoSpaceDE w:val="0"/>
        <w:autoSpaceDN w:val="0"/>
        <w:adjustRightInd w:val="0"/>
        <w:rPr>
          <w:rFonts w:ascii="Calibri" w:eastAsia="Times New Roman" w:hAnsi="Calibri" w:cs="Calibri"/>
          <w:color w:val="000000"/>
          <w:sz w:val="28"/>
          <w:szCs w:val="28"/>
        </w:rPr>
      </w:pPr>
      <w:bookmarkStart w:id="1" w:name="OLE_LINK3"/>
      <w:bookmarkStart w:id="2" w:name="OLE_LINK4"/>
      <w:r>
        <w:rPr>
          <w:rFonts w:ascii="Calibri" w:eastAsia="Times New Roman" w:hAnsi="Calibri" w:cs="Calibri"/>
          <w:b/>
          <w:bCs/>
          <w:color w:val="000000"/>
          <w:sz w:val="28"/>
          <w:szCs w:val="28"/>
        </w:rPr>
        <w:t>Home Based Business (HBB) Application – 228 Elizabeth Drive</w:t>
      </w:r>
    </w:p>
    <w:bookmarkEnd w:id="1"/>
    <w:bookmarkEnd w:id="2"/>
    <w:p w:rsidR="0069515D" w:rsidRDefault="0069515D" w:rsidP="0069515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69515D" w:rsidRDefault="0069515D" w:rsidP="0069515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HBB application from 228 Elizabeth Drive.  </w:t>
      </w:r>
    </w:p>
    <w:p w:rsidR="0069515D" w:rsidRDefault="0069515D" w:rsidP="0069515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69515D" w:rsidRDefault="0069515D" w:rsidP="0069515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WHEREAS an application has been received from “</w:t>
      </w:r>
      <w:proofErr w:type="spellStart"/>
      <w:r>
        <w:rPr>
          <w:rFonts w:ascii="Calibri" w:eastAsia="Times New Roman" w:hAnsi="Calibri" w:cs="Times New Roman"/>
          <w:color w:val="000000"/>
          <w:szCs w:val="18"/>
        </w:rPr>
        <w:t>Clowe’s</w:t>
      </w:r>
      <w:proofErr w:type="spellEnd"/>
      <w:r>
        <w:rPr>
          <w:rFonts w:ascii="Calibri" w:eastAsia="Times New Roman" w:hAnsi="Calibri" w:cs="Times New Roman"/>
          <w:color w:val="000000"/>
          <w:szCs w:val="18"/>
        </w:rPr>
        <w:t xml:space="preserve"> Resell 2018” to operate a home-based office for performing various off site services (including resale and distribution of reclaimed wood, fence painting and vehicle delivery services);</w:t>
      </w:r>
    </w:p>
    <w:p w:rsidR="0069515D" w:rsidRDefault="0069515D" w:rsidP="0069515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69515D" w:rsidRDefault="0069515D" w:rsidP="0069515D">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color w:val="000000"/>
          <w:szCs w:val="18"/>
        </w:rPr>
        <w:t>AND WHEREAS the advertising and discretionary use notices were posted with no formal objections received by the deadline date of September 18</w:t>
      </w:r>
      <w:r w:rsidRPr="00831AA6">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xml:space="preserve">, 2018 and it meets all of the Town of Gander’s Development Regulations;  </w:t>
      </w:r>
    </w:p>
    <w:p w:rsidR="0069515D" w:rsidRDefault="0069515D" w:rsidP="0069515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69515D" w:rsidRPr="0069515D" w:rsidRDefault="0069515D" w:rsidP="0069515D">
      <w:pPr>
        <w:autoSpaceDE w:val="0"/>
        <w:autoSpaceDN w:val="0"/>
        <w:adjustRightInd w:val="0"/>
        <w:rPr>
          <w:rFonts w:ascii="Calibri" w:eastAsia="Times New Roman" w:hAnsi="Calibri" w:cs="Times New Roman"/>
          <w:b/>
          <w:color w:val="000000"/>
          <w:sz w:val="26"/>
          <w:szCs w:val="26"/>
        </w:rPr>
      </w:pPr>
      <w:r w:rsidRPr="0069515D">
        <w:rPr>
          <w:rFonts w:ascii="Calibri" w:eastAsia="Times New Roman" w:hAnsi="Calibri" w:cs="Times New Roman"/>
          <w:b/>
          <w:color w:val="000000"/>
          <w:sz w:val="26"/>
          <w:szCs w:val="26"/>
        </w:rPr>
        <w:t>Motion #18-243</w:t>
      </w:r>
    </w:p>
    <w:p w:rsidR="0069515D" w:rsidRPr="0069515D" w:rsidRDefault="0069515D" w:rsidP="0069515D">
      <w:pPr>
        <w:autoSpaceDE w:val="0"/>
        <w:autoSpaceDN w:val="0"/>
        <w:adjustRightInd w:val="0"/>
        <w:rPr>
          <w:rFonts w:ascii="Calibri" w:eastAsia="Times New Roman" w:hAnsi="Calibri" w:cs="Calibri"/>
          <w:color w:val="000000"/>
          <w:sz w:val="26"/>
          <w:szCs w:val="26"/>
        </w:rPr>
      </w:pPr>
      <w:r w:rsidRPr="0069515D">
        <w:rPr>
          <w:rFonts w:ascii="Calibri" w:eastAsia="Times New Roman" w:hAnsi="Calibri" w:cs="Calibri"/>
          <w:b/>
          <w:bCs/>
          <w:color w:val="000000"/>
          <w:sz w:val="26"/>
          <w:szCs w:val="26"/>
        </w:rPr>
        <w:t>Home Based Business (HBB) Application – 228 Elizabeth Drive</w:t>
      </w:r>
    </w:p>
    <w:p w:rsidR="0069515D" w:rsidRDefault="0069515D" w:rsidP="0069515D">
      <w:pPr>
        <w:autoSpaceDE w:val="0"/>
        <w:autoSpaceDN w:val="0"/>
        <w:adjustRightInd w:val="0"/>
        <w:rPr>
          <w:rFonts w:ascii="Calibri" w:eastAsia="Times New Roman" w:hAnsi="Calibri" w:cs="Times New Roman"/>
          <w:color w:val="000000"/>
          <w:szCs w:val="18"/>
        </w:rPr>
      </w:pPr>
    </w:p>
    <w:p w:rsidR="0069515D" w:rsidRDefault="0069515D" w:rsidP="0069515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Woodford that “</w:t>
      </w:r>
      <w:proofErr w:type="spellStart"/>
      <w:r>
        <w:rPr>
          <w:rFonts w:ascii="Calibri" w:eastAsia="Times New Roman" w:hAnsi="Calibri" w:cs="Times New Roman"/>
          <w:color w:val="000000"/>
          <w:szCs w:val="18"/>
        </w:rPr>
        <w:t>Clowe’s</w:t>
      </w:r>
      <w:proofErr w:type="spellEnd"/>
      <w:r>
        <w:rPr>
          <w:rFonts w:ascii="Calibri" w:eastAsia="Times New Roman" w:hAnsi="Calibri" w:cs="Times New Roman"/>
          <w:color w:val="000000"/>
          <w:szCs w:val="18"/>
        </w:rPr>
        <w:t xml:space="preserve"> Resell 2018” be permitted to operate a home-based office for performing various off site services (including resale and distribution of reclaimed wood, fence painting and vehicle delivery services) from 228 Elizabeth Drive.   </w:t>
      </w:r>
    </w:p>
    <w:p w:rsidR="0069515D" w:rsidRPr="007E47B5" w:rsidRDefault="0069515D" w:rsidP="0069515D">
      <w:pPr>
        <w:autoSpaceDE w:val="0"/>
        <w:autoSpaceDN w:val="0"/>
        <w:adjustRightInd w:val="0"/>
        <w:rPr>
          <w:rFonts w:ascii="Calibri" w:eastAsia="Times New Roman" w:hAnsi="Calibri" w:cs="Times New Roman"/>
          <w:b/>
          <w:color w:val="000000"/>
          <w:szCs w:val="18"/>
        </w:rPr>
      </w:pPr>
    </w:p>
    <w:p w:rsidR="00E3067C" w:rsidRDefault="0069515D" w:rsidP="00CF75E6">
      <w:r>
        <w:tab/>
      </w:r>
      <w:r>
        <w:tab/>
        <w:t>In Favour:</w:t>
      </w:r>
      <w:r>
        <w:tab/>
        <w:t>6</w:t>
      </w:r>
      <w:r>
        <w:tab/>
        <w:t>Opposing:</w:t>
      </w:r>
      <w:r>
        <w:tab/>
        <w:t>0</w:t>
      </w:r>
    </w:p>
    <w:p w:rsidR="0069515D" w:rsidRDefault="0069515D" w:rsidP="00CF75E6"/>
    <w:p w:rsidR="0069515D" w:rsidRDefault="0069515D" w:rsidP="00CF75E6">
      <w:r w:rsidRPr="0069515D">
        <w:rPr>
          <w:b/>
        </w:rPr>
        <w:t>Decision:</w:t>
      </w:r>
      <w:r>
        <w:tab/>
        <w:t>Motion carried.</w:t>
      </w:r>
    </w:p>
    <w:p w:rsidR="0081499B" w:rsidRPr="009D0F88" w:rsidRDefault="0081499B" w:rsidP="0081499B"/>
    <w:p w:rsidR="00B02623" w:rsidRDefault="00FE0CD9"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6A57BE">
        <w:t>Fudge.</w:t>
      </w:r>
    </w:p>
    <w:p w:rsidR="00291673" w:rsidRDefault="00291673" w:rsidP="00B02623"/>
    <w:p w:rsidR="00A25406" w:rsidRPr="00404530" w:rsidRDefault="00B02623" w:rsidP="00B02623">
      <w:r w:rsidRPr="00404530">
        <w:t>The Engineering, Planning &amp; Control</w:t>
      </w:r>
      <w:r w:rsidR="00052CC5" w:rsidRPr="00404530">
        <w:t xml:space="preserve">s Committee meeting was held on </w:t>
      </w:r>
      <w:r w:rsidR="006A57BE">
        <w:t>September 2</w:t>
      </w:r>
      <w:r w:rsidR="00BA08E5">
        <w:t>0</w:t>
      </w:r>
      <w:r w:rsidR="008D3760" w:rsidRPr="00404530">
        <w:t>, 2018</w:t>
      </w:r>
      <w:r w:rsidRPr="00404530">
        <w:t>.  The meeting was chaired by</w:t>
      </w:r>
      <w:r w:rsidR="00025375" w:rsidRPr="00404530">
        <w:t xml:space="preserve"> </w:t>
      </w:r>
      <w:r w:rsidR="00BA08E5">
        <w:t>R. Anstey</w:t>
      </w:r>
      <w:r w:rsidR="00EA68D6">
        <w:t>,</w:t>
      </w:r>
      <w:r w:rsidR="00311EF3" w:rsidRPr="00404530">
        <w:t xml:space="preserve"> </w:t>
      </w:r>
      <w:proofErr w:type="spellStart"/>
      <w:r w:rsidR="00311EF3" w:rsidRPr="00404530">
        <w:t>Councillor</w:t>
      </w:r>
      <w:proofErr w:type="spellEnd"/>
      <w:r w:rsidRPr="00404530">
        <w:t>. Other members present included:</w:t>
      </w:r>
      <w:r w:rsidR="00F510A7">
        <w:t xml:space="preserve"> </w:t>
      </w:r>
      <w:r w:rsidR="006A57BE">
        <w:t>T. Pollett, Deputy Mayor</w:t>
      </w:r>
      <w:r w:rsidR="00BA08E5">
        <w:t xml:space="preserve">; O. Fudge, </w:t>
      </w:r>
      <w:proofErr w:type="spellStart"/>
      <w:r w:rsidR="00BA08E5">
        <w:t>Councillor</w:t>
      </w:r>
      <w:proofErr w:type="spellEnd"/>
      <w:r w:rsidR="00BA08E5">
        <w:t xml:space="preserve">; </w:t>
      </w:r>
      <w:r w:rsidR="00EC0281">
        <w:t xml:space="preserve">G. Brown, </w:t>
      </w:r>
      <w:proofErr w:type="spellStart"/>
      <w:r w:rsidR="00EC0281">
        <w:t>Councillor</w:t>
      </w:r>
      <w:proofErr w:type="spellEnd"/>
      <w:r w:rsidR="00EA68D6">
        <w:t>;</w:t>
      </w:r>
      <w:r w:rsidR="00DD3D77">
        <w:t xml:space="preserve"> </w:t>
      </w:r>
      <w:r w:rsidR="006A57BE">
        <w:t>J. Blackwood</w:t>
      </w:r>
      <w:r w:rsidR="002017C0" w:rsidRPr="00404530">
        <w:t xml:space="preserve">, </w:t>
      </w:r>
      <w:r w:rsidR="007A5360" w:rsidRPr="00404530">
        <w:t xml:space="preserve">Director </w:t>
      </w:r>
      <w:r w:rsidR="0079755C" w:rsidRPr="00404530">
        <w:t xml:space="preserve">of </w:t>
      </w:r>
      <w:r w:rsidR="00B66EE6" w:rsidRPr="00404530">
        <w:t>Engine</w:t>
      </w:r>
      <w:r w:rsidR="007A5360" w:rsidRPr="00404530">
        <w:t>ering</w:t>
      </w:r>
      <w:r w:rsidR="008D3760" w:rsidRPr="00404530">
        <w:t>;</w:t>
      </w:r>
      <w:r w:rsidR="006A57BE">
        <w:t xml:space="preserve"> G. Brown, Director of Finance/Town Clerk;</w:t>
      </w:r>
      <w:r w:rsidR="00607CA5" w:rsidRPr="00404530">
        <w:t xml:space="preserve"> </w:t>
      </w:r>
      <w:r w:rsidR="0091120F">
        <w:t>J. Hillier</w:t>
      </w:r>
      <w:r w:rsidR="00311EF3" w:rsidRPr="00404530">
        <w:t xml:space="preserve">, </w:t>
      </w:r>
      <w:r w:rsidR="00B66EE6" w:rsidRPr="00404530">
        <w:t>Administrative Assistant.</w:t>
      </w:r>
    </w:p>
    <w:p w:rsidR="0079755C" w:rsidRDefault="0079755C" w:rsidP="00B02623"/>
    <w:p w:rsidR="00AB0EE7" w:rsidRDefault="00AB0EE7" w:rsidP="00AB0EE7">
      <w:r>
        <w:t>The following items were discussed:</w:t>
      </w:r>
    </w:p>
    <w:p w:rsidR="00E218DF" w:rsidRDefault="00E218DF" w:rsidP="00AB0EE7"/>
    <w:p w:rsidR="00C56438" w:rsidRPr="00494035" w:rsidRDefault="00C56438" w:rsidP="00C56438">
      <w:pPr>
        <w:rPr>
          <w:b/>
          <w:sz w:val="28"/>
          <w:szCs w:val="28"/>
        </w:rPr>
      </w:pPr>
      <w:r w:rsidRPr="00494035">
        <w:rPr>
          <w:b/>
          <w:sz w:val="28"/>
          <w:szCs w:val="28"/>
        </w:rPr>
        <w:t>Cenotaph Request</w:t>
      </w:r>
    </w:p>
    <w:p w:rsidR="00C56438" w:rsidRDefault="00C56438" w:rsidP="00C56438"/>
    <w:p w:rsidR="00DC5332" w:rsidRDefault="00C56438" w:rsidP="00C56438">
      <w:r>
        <w:t xml:space="preserve">The Director of Finance advised the Committee that he received a request from members of the Gander Heritage Memorial Park to install a new concrete sidewalk from the Masonic Lodge to the entrance of the Cenotaph Park. </w:t>
      </w:r>
    </w:p>
    <w:p w:rsidR="00C56438" w:rsidRDefault="00C56438" w:rsidP="00C56438">
      <w:r>
        <w:lastRenderedPageBreak/>
        <w:t>Many people park at the Masonic Lodge and walk to the Cenotaph therefore, they are requesting Council’s permission to remove a section of the asphalt walkway, which extends from the Masonic Lodge parking lot to the entrance of the Cenotaph Park, and replace it with a concrete sidewalk. They also plan to install three benches in the park.</w:t>
      </w:r>
    </w:p>
    <w:p w:rsidR="00C56438" w:rsidRDefault="00C56438" w:rsidP="00C56438"/>
    <w:p w:rsidR="00C56438" w:rsidRDefault="00C56438" w:rsidP="00C56438">
      <w:r>
        <w:t xml:space="preserve">The Committee is in agreement with the request and forwards it to the Finance committee for their review and consideration.  </w:t>
      </w:r>
    </w:p>
    <w:p w:rsidR="00DC5332" w:rsidRDefault="00DC5332" w:rsidP="00C56438"/>
    <w:p w:rsidR="00C56438" w:rsidRDefault="00C56438" w:rsidP="00C56438">
      <w:pPr>
        <w:rPr>
          <w:b/>
          <w:sz w:val="28"/>
          <w:szCs w:val="28"/>
        </w:rPr>
      </w:pPr>
      <w:r>
        <w:rPr>
          <w:b/>
          <w:sz w:val="28"/>
          <w:szCs w:val="28"/>
        </w:rPr>
        <w:t>Driveway Request – 1 Edinburgh Avenue</w:t>
      </w:r>
    </w:p>
    <w:p w:rsidR="00C56438" w:rsidRDefault="00C56438" w:rsidP="00C56438"/>
    <w:p w:rsidR="00C56438" w:rsidRDefault="00C56438" w:rsidP="00C56438">
      <w:r>
        <w:t>The Director advised the Committee that he met with the homeowner of 1 Edinburgh Avenue to discuss options that would help alleviate the issues he has been having since the reconfiguration of Peterson Drive into a cul-de-sac. After discussion, the homeowner is requesting to purchase 3.65m of adjacent land to extend his property boundary which will allow for him to construct a fence along the side of his property and tie into the existing corral. In addition, he would like the Town to install a paved bulb extension, towards the back of his driveway, as indicated in that attached drawing numbered, 18-1051. The owner would also like to have the entire driveway sealed to make it look more uniform.  If Council is in agreement with this, the homeowner advises he is willing to cover half the total cost of the land sale, the paved bulb extension and the driveway sealing.</w:t>
      </w:r>
    </w:p>
    <w:p w:rsidR="00C56438" w:rsidRDefault="00C56438" w:rsidP="00C56438"/>
    <w:p w:rsidR="00C56438" w:rsidRDefault="00C56438" w:rsidP="00C56438">
      <w:r>
        <w:t>After discussion, the Committee is in agreement and forwards this item to the Finance Committee for their review and consideration.</w:t>
      </w:r>
    </w:p>
    <w:p w:rsidR="00C56438" w:rsidRDefault="00C56438" w:rsidP="00C56438">
      <w:pPr>
        <w:rPr>
          <w:i/>
        </w:rPr>
      </w:pPr>
    </w:p>
    <w:p w:rsidR="00C56438" w:rsidRDefault="00C56438" w:rsidP="00C56438">
      <w:pPr>
        <w:rPr>
          <w:b/>
          <w:sz w:val="28"/>
          <w:szCs w:val="28"/>
        </w:rPr>
      </w:pPr>
      <w:r>
        <w:rPr>
          <w:b/>
          <w:sz w:val="28"/>
          <w:szCs w:val="28"/>
        </w:rPr>
        <w:t>Discretionary Notice – 155 Airport Boulevard</w:t>
      </w:r>
    </w:p>
    <w:p w:rsidR="00C56438" w:rsidRDefault="00C56438" w:rsidP="00C56438">
      <w:pPr>
        <w:rPr>
          <w:b/>
          <w:sz w:val="28"/>
          <w:szCs w:val="28"/>
        </w:rPr>
      </w:pPr>
    </w:p>
    <w:p w:rsidR="00C56438" w:rsidRDefault="00C56438" w:rsidP="00C56438">
      <w:pPr>
        <w:rPr>
          <w:rFonts w:cs="Times New Roman"/>
          <w:lang w:val="en-GB"/>
        </w:rPr>
      </w:pPr>
      <w:r>
        <w:rPr>
          <w:rFonts w:cs="Times New Roman"/>
          <w:lang w:val="en-GB"/>
        </w:rPr>
        <w:t>Notice is hereby given that the Town Council of Gander has received an application to install a temporary antenna on the building at 155 Airport Boulevard.</w:t>
      </w:r>
    </w:p>
    <w:p w:rsidR="00C56438" w:rsidRDefault="00C56438" w:rsidP="00C56438">
      <w:pPr>
        <w:rPr>
          <w:rFonts w:cs="Times New Roman"/>
          <w:lang w:val="en-GB"/>
        </w:rPr>
      </w:pP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p>
    <w:p w:rsidR="00C56438" w:rsidRDefault="00C56438" w:rsidP="00C56438">
      <w:pPr>
        <w:rPr>
          <w:rFonts w:cs="Times New Roman"/>
          <w:lang w:val="en-GB"/>
        </w:rPr>
      </w:pPr>
      <w:r>
        <w:rPr>
          <w:rFonts w:cs="Times New Roman"/>
          <w:lang w:val="en-GB"/>
        </w:rPr>
        <w:t xml:space="preserve">It is noted that this area is zoned </w:t>
      </w:r>
      <w:r>
        <w:rPr>
          <w:rFonts w:cs="Times New Roman"/>
          <w:b/>
          <w:i/>
          <w:u w:val="single"/>
          <w:lang w:val="en-GB"/>
        </w:rPr>
        <w:t>Commercial Downtown</w:t>
      </w:r>
      <w:r>
        <w:rPr>
          <w:rFonts w:cs="Times New Roman"/>
          <w:b/>
          <w:lang w:val="en-GB"/>
        </w:rPr>
        <w:t xml:space="preserve"> </w:t>
      </w:r>
      <w:r>
        <w:rPr>
          <w:rFonts w:cs="Times New Roman"/>
          <w:lang w:val="en-GB"/>
        </w:rPr>
        <w:t xml:space="preserve">and </w:t>
      </w:r>
      <w:r>
        <w:rPr>
          <w:rFonts w:ascii="Calibri" w:hAnsi="Calibri"/>
          <w:b/>
          <w:i/>
          <w:u w:val="single"/>
          <w:lang w:val="en-GB"/>
        </w:rPr>
        <w:t>Antenna</w:t>
      </w:r>
      <w:r>
        <w:rPr>
          <w:rFonts w:ascii="Calibri" w:hAnsi="Calibri"/>
          <w:lang w:val="en-GB"/>
        </w:rPr>
        <w:t xml:space="preserve"> is permitted as a Discretionary Uses under the Town of Gander Development Regulations.</w:t>
      </w:r>
    </w:p>
    <w:p w:rsidR="00C56438" w:rsidRDefault="00C56438" w:rsidP="00C56438">
      <w:pPr>
        <w:rPr>
          <w:b/>
          <w:sz w:val="28"/>
          <w:szCs w:val="28"/>
        </w:rPr>
      </w:pPr>
    </w:p>
    <w:p w:rsidR="00C56438" w:rsidRDefault="00C56438" w:rsidP="00C56438">
      <w:pPr>
        <w:rPr>
          <w:rFonts w:ascii="Calibri" w:hAnsi="Calibri"/>
          <w:lang w:val="en-GB"/>
        </w:rPr>
      </w:pPr>
      <w:r>
        <w:rPr>
          <w:rFonts w:ascii="Calibri" w:hAnsi="Calibri"/>
          <w:lang w:val="en-GB"/>
        </w:rPr>
        <w:t>The Director advised that no objections have been received by the advertised deadline.  The Committee is in agreement with the application.</w:t>
      </w:r>
    </w:p>
    <w:p w:rsidR="00C56438" w:rsidRDefault="00C56438" w:rsidP="00C56438">
      <w:pPr>
        <w:rPr>
          <w:rFonts w:ascii="Calibri" w:hAnsi="Calibri"/>
          <w:lang w:val="en-GB"/>
        </w:rPr>
      </w:pPr>
    </w:p>
    <w:p w:rsidR="00C56438" w:rsidRPr="00C56438" w:rsidRDefault="00C56438" w:rsidP="00C56438">
      <w:pPr>
        <w:rPr>
          <w:rFonts w:ascii="Calibri" w:hAnsi="Calibri"/>
          <w:b/>
          <w:sz w:val="26"/>
          <w:szCs w:val="26"/>
          <w:lang w:val="en-GB"/>
        </w:rPr>
      </w:pPr>
      <w:r w:rsidRPr="00C56438">
        <w:rPr>
          <w:rFonts w:ascii="Calibri" w:hAnsi="Calibri"/>
          <w:b/>
          <w:sz w:val="26"/>
          <w:szCs w:val="26"/>
          <w:lang w:val="en-GB"/>
        </w:rPr>
        <w:t>Motion #18-244</w:t>
      </w:r>
    </w:p>
    <w:p w:rsidR="00C56438" w:rsidRPr="00C56438" w:rsidRDefault="00C56438" w:rsidP="00C56438">
      <w:pPr>
        <w:rPr>
          <w:b/>
          <w:sz w:val="26"/>
          <w:szCs w:val="26"/>
        </w:rPr>
      </w:pPr>
      <w:r w:rsidRPr="00C56438">
        <w:rPr>
          <w:b/>
          <w:sz w:val="26"/>
          <w:szCs w:val="26"/>
        </w:rPr>
        <w:t>Discretionary Notice – 155 Airport Boulevard</w:t>
      </w:r>
    </w:p>
    <w:p w:rsidR="00C56438" w:rsidRDefault="00C56438" w:rsidP="00C56438">
      <w:pPr>
        <w:rPr>
          <w:b/>
          <w:sz w:val="28"/>
          <w:szCs w:val="28"/>
        </w:rPr>
      </w:pPr>
    </w:p>
    <w:p w:rsidR="00C56438" w:rsidRDefault="00762852" w:rsidP="00C56438">
      <w:pPr>
        <w:rPr>
          <w:rFonts w:ascii="Calibri" w:hAnsi="Calibri"/>
          <w:lang w:val="en-GB"/>
        </w:rPr>
      </w:pPr>
      <w:r>
        <w:rPr>
          <w:rFonts w:ascii="Calibri" w:hAnsi="Calibri"/>
          <w:lang w:val="en-GB"/>
        </w:rPr>
        <w:t>Moved by Councillor Fudge and seconded by Councillor Woodford</w:t>
      </w:r>
      <w:r w:rsidR="00C56438">
        <w:rPr>
          <w:rFonts w:ascii="Calibri" w:hAnsi="Calibri"/>
          <w:lang w:val="en-GB"/>
        </w:rPr>
        <w:t xml:space="preserve"> approval of the Discretionary Use application for 155 Airport Boulevard as attached. </w:t>
      </w:r>
    </w:p>
    <w:p w:rsidR="00762852" w:rsidRDefault="00762852" w:rsidP="00C56438">
      <w:pPr>
        <w:rPr>
          <w:rFonts w:ascii="Calibri" w:hAnsi="Calibri"/>
          <w:lang w:val="en-GB"/>
        </w:rPr>
      </w:pPr>
    </w:p>
    <w:p w:rsidR="00762852" w:rsidRDefault="00762852" w:rsidP="00C56438">
      <w:pPr>
        <w:rPr>
          <w:rFonts w:ascii="Calibri" w:hAnsi="Calibri"/>
          <w:lang w:val="en-GB"/>
        </w:rPr>
      </w:pPr>
      <w:r>
        <w:rPr>
          <w:rFonts w:ascii="Calibri" w:hAnsi="Calibri"/>
          <w:lang w:val="en-GB"/>
        </w:rPr>
        <w:tab/>
      </w:r>
      <w:r>
        <w:rPr>
          <w:rFonts w:ascii="Calibri" w:hAnsi="Calibri"/>
          <w:lang w:val="en-GB"/>
        </w:rPr>
        <w:tab/>
        <w:t>In Favour:</w:t>
      </w:r>
      <w:r>
        <w:rPr>
          <w:rFonts w:ascii="Calibri" w:hAnsi="Calibri"/>
          <w:lang w:val="en-GB"/>
        </w:rPr>
        <w:tab/>
        <w:t>6</w:t>
      </w:r>
      <w:r>
        <w:rPr>
          <w:rFonts w:ascii="Calibri" w:hAnsi="Calibri"/>
          <w:lang w:val="en-GB"/>
        </w:rPr>
        <w:tab/>
        <w:t>Opposing:</w:t>
      </w:r>
      <w:r>
        <w:rPr>
          <w:rFonts w:ascii="Calibri" w:hAnsi="Calibri"/>
          <w:lang w:val="en-GB"/>
        </w:rPr>
        <w:tab/>
        <w:t>0</w:t>
      </w:r>
    </w:p>
    <w:p w:rsidR="00762852" w:rsidRDefault="00762852" w:rsidP="00C56438">
      <w:pPr>
        <w:rPr>
          <w:rFonts w:ascii="Calibri" w:hAnsi="Calibri"/>
          <w:lang w:val="en-GB"/>
        </w:rPr>
      </w:pPr>
    </w:p>
    <w:p w:rsidR="00762852" w:rsidRDefault="00762852" w:rsidP="00C56438">
      <w:pPr>
        <w:rPr>
          <w:b/>
          <w:sz w:val="28"/>
          <w:szCs w:val="28"/>
        </w:rPr>
      </w:pPr>
      <w:r w:rsidRPr="00762852">
        <w:rPr>
          <w:rFonts w:ascii="Calibri" w:hAnsi="Calibri"/>
          <w:b/>
          <w:lang w:val="en-GB"/>
        </w:rPr>
        <w:lastRenderedPageBreak/>
        <w:t>Decision:</w:t>
      </w:r>
      <w:r w:rsidRPr="00762852">
        <w:rPr>
          <w:rFonts w:ascii="Calibri" w:hAnsi="Calibri"/>
          <w:b/>
          <w:lang w:val="en-GB"/>
        </w:rPr>
        <w:tab/>
      </w:r>
      <w:r>
        <w:rPr>
          <w:rFonts w:ascii="Calibri" w:hAnsi="Calibri"/>
          <w:lang w:val="en-GB"/>
        </w:rPr>
        <w:t>Motion carried.</w:t>
      </w:r>
    </w:p>
    <w:p w:rsidR="00C56438" w:rsidRDefault="00C56438" w:rsidP="00C56438">
      <w:pPr>
        <w:rPr>
          <w:b/>
          <w:sz w:val="28"/>
          <w:szCs w:val="28"/>
        </w:rPr>
      </w:pPr>
    </w:p>
    <w:p w:rsidR="00C56438" w:rsidRDefault="00C56438" w:rsidP="00C56438">
      <w:pPr>
        <w:rPr>
          <w:b/>
          <w:sz w:val="28"/>
          <w:szCs w:val="28"/>
        </w:rPr>
      </w:pPr>
      <w:r>
        <w:rPr>
          <w:b/>
          <w:sz w:val="28"/>
          <w:szCs w:val="28"/>
        </w:rPr>
        <w:t>Saw Mill – 13 Memorial Drive</w:t>
      </w:r>
    </w:p>
    <w:p w:rsidR="00C56438" w:rsidRDefault="00C56438" w:rsidP="00C56438"/>
    <w:p w:rsidR="00C56438" w:rsidRDefault="00C56438" w:rsidP="00C56438">
      <w:r>
        <w:t>The Committee reviewed correspondence from the homeowner of 13 Memorial Drive requesting Council’s approval to operate a small portable sawmill at this property. An approval letter, from the Town of Gander, is required by the Department of Forestry in order to issue a domestic permit to the homeowner.</w:t>
      </w:r>
    </w:p>
    <w:p w:rsidR="00DC5332" w:rsidRDefault="00DC5332" w:rsidP="00C56438"/>
    <w:p w:rsidR="00C56438" w:rsidRDefault="00C56438" w:rsidP="00C56438">
      <w:r>
        <w:t>The Director of Engineering advised the Committee that sawmilling is not a permitted or discretionary use within the planning zone in which the indicated property is located, therefore the request, as presented, cannot be approved without a plan amendment.</w:t>
      </w:r>
    </w:p>
    <w:p w:rsidR="00C56438" w:rsidRDefault="00C56438" w:rsidP="00C56438"/>
    <w:p w:rsidR="00C56438" w:rsidRPr="00B74E59" w:rsidRDefault="00C56438" w:rsidP="00C56438">
      <w:r>
        <w:t xml:space="preserve">After discussion, the Committee is not in agreement with a plan amendment at this time, as the Town is currently undergoing a Municipal Town Plan review, therefore the Committee recommends this item be forwarded to the next Town Plan Steering Committee for further discussion. </w:t>
      </w:r>
    </w:p>
    <w:p w:rsidR="00C56438" w:rsidRDefault="00C56438" w:rsidP="00C56438">
      <w:pPr>
        <w:rPr>
          <w:b/>
          <w:sz w:val="28"/>
          <w:szCs w:val="28"/>
        </w:rPr>
      </w:pPr>
    </w:p>
    <w:p w:rsidR="00C56438" w:rsidRDefault="00C56438" w:rsidP="00C56438">
      <w:pPr>
        <w:rPr>
          <w:b/>
          <w:sz w:val="28"/>
          <w:szCs w:val="28"/>
        </w:rPr>
      </w:pPr>
      <w:proofErr w:type="spellStart"/>
      <w:r>
        <w:rPr>
          <w:b/>
          <w:sz w:val="28"/>
          <w:szCs w:val="28"/>
        </w:rPr>
        <w:t>Eastgate</w:t>
      </w:r>
      <w:proofErr w:type="spellEnd"/>
      <w:r>
        <w:rPr>
          <w:b/>
          <w:sz w:val="28"/>
          <w:szCs w:val="28"/>
        </w:rPr>
        <w:t xml:space="preserve"> Development Phase 5 and 7</w:t>
      </w:r>
    </w:p>
    <w:p w:rsidR="00C56438" w:rsidRDefault="00C56438" w:rsidP="00C56438">
      <w:pPr>
        <w:rPr>
          <w:b/>
          <w:sz w:val="28"/>
          <w:szCs w:val="28"/>
        </w:rPr>
      </w:pPr>
    </w:p>
    <w:p w:rsidR="00C56438" w:rsidRDefault="00C56438" w:rsidP="00C56438">
      <w:r>
        <w:t xml:space="preserve">The Director of Engineering advised the Committee that plans have been received from </w:t>
      </w:r>
      <w:proofErr w:type="spellStart"/>
      <w:r>
        <w:t>Cecon</w:t>
      </w:r>
      <w:proofErr w:type="spellEnd"/>
      <w:r>
        <w:t xml:space="preserve"> Development Corporation for the next two phases of development in the </w:t>
      </w:r>
      <w:proofErr w:type="spellStart"/>
      <w:r>
        <w:t>Eastgate</w:t>
      </w:r>
      <w:proofErr w:type="spellEnd"/>
      <w:r>
        <w:t xml:space="preserve"> Subdivision. The Committee was generally in agreement with the conceptual plans as presented and is recommending that they move forward with construction drawings which will form part of a development agreement for these two phases of residential development.  </w:t>
      </w:r>
    </w:p>
    <w:p w:rsidR="00C56438" w:rsidRDefault="00C56438" w:rsidP="00C56438"/>
    <w:p w:rsidR="00762852" w:rsidRDefault="00C56438" w:rsidP="00C56438">
      <w:r>
        <w:t xml:space="preserve">The Director noted that the Engineering Department is working with CDC’s designer to ensure their plans conform </w:t>
      </w:r>
      <w:proofErr w:type="gramStart"/>
      <w:r>
        <w:t>with</w:t>
      </w:r>
      <w:proofErr w:type="gramEnd"/>
      <w:r>
        <w:t xml:space="preserve"> the Town of Gander’s Development Regulations and Design Standards.    </w:t>
      </w:r>
      <w:r w:rsidR="00762852">
        <w:t>A</w:t>
      </w:r>
      <w:r>
        <w:t>fter discussion, the Committee is in agreement with the d</w:t>
      </w:r>
      <w:r w:rsidR="00762852">
        <w:t>rawing, as presented.</w:t>
      </w:r>
      <w:r>
        <w:t xml:space="preserve"> </w:t>
      </w:r>
    </w:p>
    <w:p w:rsidR="00762852" w:rsidRDefault="00762852" w:rsidP="00C56438"/>
    <w:p w:rsidR="00762852" w:rsidRPr="00762852" w:rsidRDefault="00762852" w:rsidP="00C56438">
      <w:pPr>
        <w:rPr>
          <w:b/>
          <w:sz w:val="26"/>
          <w:szCs w:val="26"/>
        </w:rPr>
      </w:pPr>
      <w:r w:rsidRPr="00762852">
        <w:rPr>
          <w:b/>
          <w:sz w:val="26"/>
          <w:szCs w:val="26"/>
        </w:rPr>
        <w:t>Motion #18-245</w:t>
      </w:r>
    </w:p>
    <w:p w:rsidR="00762852" w:rsidRPr="00762852" w:rsidRDefault="00762852" w:rsidP="00762852">
      <w:pPr>
        <w:rPr>
          <w:b/>
          <w:sz w:val="26"/>
          <w:szCs w:val="26"/>
        </w:rPr>
      </w:pPr>
      <w:proofErr w:type="spellStart"/>
      <w:r w:rsidRPr="00762852">
        <w:rPr>
          <w:b/>
          <w:sz w:val="26"/>
          <w:szCs w:val="26"/>
        </w:rPr>
        <w:t>Eastgate</w:t>
      </w:r>
      <w:proofErr w:type="spellEnd"/>
      <w:r w:rsidRPr="00762852">
        <w:rPr>
          <w:b/>
          <w:sz w:val="26"/>
          <w:szCs w:val="26"/>
        </w:rPr>
        <w:t xml:space="preserve"> Development Phase 5 and 7</w:t>
      </w:r>
    </w:p>
    <w:p w:rsidR="00762852" w:rsidRPr="00762852" w:rsidRDefault="00762852" w:rsidP="00C56438">
      <w:pPr>
        <w:rPr>
          <w:sz w:val="26"/>
          <w:szCs w:val="26"/>
        </w:rPr>
      </w:pPr>
    </w:p>
    <w:p w:rsidR="00C56438" w:rsidRDefault="00A126C5" w:rsidP="00C56438">
      <w:r>
        <w:t xml:space="preserve">Moved by </w:t>
      </w:r>
      <w:proofErr w:type="spellStart"/>
      <w:r>
        <w:t>Councillor</w:t>
      </w:r>
      <w:proofErr w:type="spellEnd"/>
      <w:r>
        <w:t xml:space="preserve"> Fudge</w:t>
      </w:r>
      <w:r w:rsidR="00C56438">
        <w:t xml:space="preserve"> </w:t>
      </w:r>
      <w:r>
        <w:t xml:space="preserve">and seconded by </w:t>
      </w:r>
      <w:proofErr w:type="spellStart"/>
      <w:r>
        <w:t>Councillor</w:t>
      </w:r>
      <w:proofErr w:type="spellEnd"/>
      <w:r>
        <w:t xml:space="preserve"> Brown </w:t>
      </w:r>
      <w:r w:rsidR="00C56438">
        <w:t xml:space="preserve">approval for Phases 5 and 7 in the </w:t>
      </w:r>
      <w:proofErr w:type="spellStart"/>
      <w:r w:rsidR="00C56438">
        <w:t>Eastgate</w:t>
      </w:r>
      <w:proofErr w:type="spellEnd"/>
      <w:r w:rsidR="00C56438">
        <w:t xml:space="preserve"> Subdivision.</w:t>
      </w:r>
    </w:p>
    <w:p w:rsidR="00A126C5" w:rsidRDefault="00A126C5" w:rsidP="00C56438"/>
    <w:p w:rsidR="00A126C5" w:rsidRDefault="00A126C5" w:rsidP="00C56438">
      <w:r>
        <w:tab/>
      </w:r>
      <w:r>
        <w:tab/>
        <w:t>In Favour:</w:t>
      </w:r>
      <w:r>
        <w:tab/>
        <w:t>6</w:t>
      </w:r>
      <w:r>
        <w:tab/>
        <w:t>Opposing:</w:t>
      </w:r>
      <w:r>
        <w:tab/>
        <w:t>0</w:t>
      </w:r>
    </w:p>
    <w:p w:rsidR="00A126C5" w:rsidRDefault="00A126C5" w:rsidP="00C56438">
      <w:r>
        <w:br/>
      </w:r>
      <w:r w:rsidRPr="00A126C5">
        <w:rPr>
          <w:b/>
        </w:rPr>
        <w:t>Decision:</w:t>
      </w:r>
      <w:r w:rsidRPr="00A126C5">
        <w:rPr>
          <w:b/>
        </w:rPr>
        <w:tab/>
      </w:r>
      <w:r>
        <w:t>Motion carried.</w:t>
      </w:r>
    </w:p>
    <w:p w:rsidR="00DC5332" w:rsidRDefault="00DC5332" w:rsidP="00C56438"/>
    <w:p w:rsidR="00DC5332" w:rsidRDefault="00DC5332" w:rsidP="00C56438"/>
    <w:p w:rsidR="00DC5332" w:rsidRDefault="00DC5332" w:rsidP="00C56438"/>
    <w:p w:rsidR="00C56438" w:rsidRDefault="00C56438" w:rsidP="00C56438">
      <w:pPr>
        <w:rPr>
          <w:b/>
          <w:sz w:val="28"/>
          <w:szCs w:val="28"/>
        </w:rPr>
      </w:pPr>
    </w:p>
    <w:p w:rsidR="00C56438" w:rsidRDefault="00C56438" w:rsidP="00C56438">
      <w:pPr>
        <w:rPr>
          <w:b/>
          <w:sz w:val="28"/>
          <w:szCs w:val="28"/>
        </w:rPr>
      </w:pPr>
      <w:r>
        <w:rPr>
          <w:b/>
          <w:sz w:val="28"/>
          <w:szCs w:val="28"/>
        </w:rPr>
        <w:lastRenderedPageBreak/>
        <w:t>Driveway Request – 20 Conrad Place</w:t>
      </w:r>
    </w:p>
    <w:p w:rsidR="00C56438" w:rsidRDefault="00C56438" w:rsidP="00C56438"/>
    <w:p w:rsidR="00C56438" w:rsidRDefault="00C56438" w:rsidP="00C56438">
      <w:r>
        <w:t>The Committee reviewed correspondence from the homeowner of 20 Conrad Place indicating that prior to purchase of this property, there was a secondary driveway already installed, on the left side of the property, which he would like to pave. He indicated that he does not wish to extend onto the existing main driveway, located on the right side of this property, as there is a fire hydrant in close proximity.</w:t>
      </w:r>
    </w:p>
    <w:p w:rsidR="00A126C5" w:rsidRDefault="00A126C5" w:rsidP="00C56438"/>
    <w:p w:rsidR="00C56438" w:rsidRPr="00B902BA" w:rsidRDefault="00C56438" w:rsidP="00C56438">
      <w:r>
        <w:t>The Director advised that the driveway currently located at the left side of this property does not meet the current Town of Gander Regulations therefore, is not permitted. After discussion, the Committee is not in agreement with allowing the homeowner to pave the secondary driveway, on the left side of the property, and recommends the Director of Engineering and his staff work with the homeowner to offer other options for an extension to the main driveway.</w:t>
      </w:r>
    </w:p>
    <w:p w:rsidR="00C56438" w:rsidRDefault="00C56438" w:rsidP="00C56438">
      <w:pPr>
        <w:rPr>
          <w:i/>
        </w:rPr>
      </w:pPr>
    </w:p>
    <w:p w:rsidR="00C56438" w:rsidRDefault="00C56438" w:rsidP="00C56438">
      <w:pPr>
        <w:rPr>
          <w:b/>
          <w:sz w:val="28"/>
          <w:szCs w:val="28"/>
        </w:rPr>
      </w:pPr>
      <w:r>
        <w:rPr>
          <w:b/>
          <w:sz w:val="28"/>
          <w:szCs w:val="28"/>
        </w:rPr>
        <w:t>Shipping Container Regulation</w:t>
      </w:r>
    </w:p>
    <w:p w:rsidR="00C56438" w:rsidRDefault="00C56438" w:rsidP="00C56438">
      <w:pPr>
        <w:rPr>
          <w:b/>
          <w:sz w:val="28"/>
          <w:szCs w:val="28"/>
        </w:rPr>
      </w:pPr>
    </w:p>
    <w:p w:rsidR="00C56438" w:rsidRDefault="00C56438" w:rsidP="00C56438">
      <w:r>
        <w:t>The Committee discussed the proposed Shipping Container Regulation and also reviewed feedback from the Chamber of Commerce regarding the regulation and agrees that they would like to have a meeting with the Chamber to further discuss the matter before making a final decision.</w:t>
      </w:r>
    </w:p>
    <w:p w:rsidR="00C56438" w:rsidRDefault="00C56438" w:rsidP="00C56438"/>
    <w:p w:rsidR="00C56438" w:rsidRPr="00FE5F17" w:rsidRDefault="00C56438" w:rsidP="00C56438">
      <w:r>
        <w:t>The Committee is requesting that the Economic Development Department arrange a meeting with Council and the Chamber of Commerce in the near future.</w:t>
      </w:r>
    </w:p>
    <w:p w:rsidR="00C56438" w:rsidRDefault="00C56438" w:rsidP="00C56438"/>
    <w:p w:rsidR="00C56438" w:rsidRDefault="00C56438" w:rsidP="00C56438">
      <w:pPr>
        <w:rPr>
          <w:b/>
          <w:sz w:val="28"/>
          <w:szCs w:val="28"/>
        </w:rPr>
      </w:pPr>
      <w:r w:rsidRPr="00327386">
        <w:rPr>
          <w:b/>
          <w:sz w:val="28"/>
          <w:szCs w:val="28"/>
        </w:rPr>
        <w:t>James Paton Memorial Regional</w:t>
      </w:r>
      <w:r>
        <w:rPr>
          <w:b/>
          <w:sz w:val="28"/>
          <w:szCs w:val="28"/>
        </w:rPr>
        <w:t xml:space="preserve"> Health Centre – Back Flow Valve</w:t>
      </w:r>
    </w:p>
    <w:p w:rsidR="00C56438" w:rsidRDefault="00C56438" w:rsidP="00C56438">
      <w:pPr>
        <w:rPr>
          <w:b/>
          <w:sz w:val="28"/>
          <w:szCs w:val="28"/>
        </w:rPr>
      </w:pPr>
    </w:p>
    <w:p w:rsidR="00C56438" w:rsidRDefault="00C56438" w:rsidP="00C56438">
      <w:r>
        <w:t xml:space="preserve">The Committee reviewed correspondence from the James Paton Memorial Regional Health Centre (JPMRHC) indicating that during periods of heavy rain, instances of flooding have occurred on their property. In an attempt to prevent future flooding and to help correct this problem, they have recently purchased a back flow valve to install on the outline service. They have indicated that for several reasons there is no room for this to be installed on hospital property and are requesting that the Town install a manhole, along with this back flow valve, on the north side of the Trans-Canada highway on Town of Gander Property. </w:t>
      </w:r>
    </w:p>
    <w:p w:rsidR="00C56438" w:rsidRDefault="00C56438" w:rsidP="00C56438"/>
    <w:p w:rsidR="00C56438" w:rsidRDefault="00C56438" w:rsidP="00C56438">
      <w:r>
        <w:t>The Director of Engineering advised the Committee that the engineering department does not see any issue with installing this infrastructure on hospital property and advised that he will discuss this with the Director of Public Works and together they will suggest options to JPMRHC for installation of this infrastructure.</w:t>
      </w:r>
    </w:p>
    <w:p w:rsidR="00DC5332" w:rsidRDefault="00DC5332" w:rsidP="00C56438"/>
    <w:p w:rsidR="00DC5332" w:rsidRDefault="00DC5332" w:rsidP="00C56438"/>
    <w:p w:rsidR="00DC5332" w:rsidRDefault="00DC5332" w:rsidP="00C56438"/>
    <w:p w:rsidR="00DC5332" w:rsidRDefault="00DC5332" w:rsidP="00C56438"/>
    <w:p w:rsidR="00C56438" w:rsidRDefault="00C56438" w:rsidP="00C56438">
      <w:pPr>
        <w:rPr>
          <w:b/>
          <w:sz w:val="28"/>
          <w:szCs w:val="28"/>
        </w:rPr>
      </w:pPr>
    </w:p>
    <w:p w:rsidR="00C56438" w:rsidRPr="00327386" w:rsidRDefault="00C56438" w:rsidP="00C56438">
      <w:pPr>
        <w:rPr>
          <w:b/>
          <w:sz w:val="28"/>
          <w:szCs w:val="28"/>
        </w:rPr>
      </w:pPr>
      <w:bookmarkStart w:id="3" w:name="OLE_LINK5"/>
      <w:bookmarkStart w:id="4" w:name="OLE_LINK6"/>
      <w:r>
        <w:rPr>
          <w:b/>
          <w:sz w:val="28"/>
          <w:szCs w:val="28"/>
        </w:rPr>
        <w:lastRenderedPageBreak/>
        <w:t>College of the North Atlantic – Crosswalk Location</w:t>
      </w:r>
    </w:p>
    <w:bookmarkEnd w:id="3"/>
    <w:bookmarkEnd w:id="4"/>
    <w:p w:rsidR="00C56438" w:rsidRDefault="00C56438" w:rsidP="00C56438"/>
    <w:p w:rsidR="00C56438" w:rsidRPr="00425FDA" w:rsidRDefault="00C56438" w:rsidP="00C56438">
      <w:r>
        <w:t xml:space="preserve">This item was forwarded from the Public Safety Committee with a request from the Student </w:t>
      </w:r>
    </w:p>
    <w:p w:rsidR="00C56438" w:rsidRDefault="00C56438" w:rsidP="00C56438">
      <w:r>
        <w:rPr>
          <w:rFonts w:ascii="Calibri" w:hAnsi="Calibri"/>
        </w:rPr>
        <w:t xml:space="preserve">Vice president of the </w:t>
      </w:r>
      <w:r>
        <w:rPr>
          <w:rFonts w:ascii="Calibri" w:hAnsi="Calibri"/>
          <w:i/>
          <w:iCs/>
        </w:rPr>
        <w:t>Student Representative Council</w:t>
      </w:r>
      <w:r>
        <w:rPr>
          <w:rFonts w:ascii="Calibri" w:hAnsi="Calibri"/>
        </w:rPr>
        <w:t xml:space="preserve"> of the College of the North Atlantic (CNA) requesting to install a crosswalk from the teacher’s entrance of CNA across to the Regency Apartment Building.</w:t>
      </w:r>
      <w:r>
        <w:rPr>
          <w:b/>
          <w:sz w:val="28"/>
          <w:szCs w:val="28"/>
        </w:rPr>
        <w:t xml:space="preserve"> </w:t>
      </w:r>
    </w:p>
    <w:p w:rsidR="00C56438" w:rsidRDefault="00C56438" w:rsidP="00C56438"/>
    <w:p w:rsidR="00A126C5" w:rsidRDefault="00C56438" w:rsidP="00C56438">
      <w:r>
        <w:t xml:space="preserve">The Director of Engineering advised that the Engineering Department is not recommending relocating the crosswalk to the requested area as you will be directing pedestrians across the road without a sidewalk. If the Town were to extend the sidewalk from Memorial Drive to the Regency Apartments, it would cost approximately $42,000. </w:t>
      </w:r>
    </w:p>
    <w:p w:rsidR="008C70B8" w:rsidRDefault="008C70B8" w:rsidP="00C56438"/>
    <w:p w:rsidR="00C56438" w:rsidRDefault="00C56438" w:rsidP="00C56438">
      <w:r>
        <w:t>He did advise that this could be discussed during next year’s budget process. Also, with the uncertainty of future development in this area, it is difficult to relocate the crosswalk at this time.</w:t>
      </w:r>
    </w:p>
    <w:p w:rsidR="00C56438" w:rsidRDefault="00C56438" w:rsidP="00C56438"/>
    <w:p w:rsidR="00C56438" w:rsidRDefault="00C56438" w:rsidP="00C56438">
      <w:pPr>
        <w:rPr>
          <w:b/>
          <w:sz w:val="28"/>
          <w:szCs w:val="28"/>
        </w:rPr>
      </w:pPr>
      <w:r>
        <w:t xml:space="preserve">After discussion, the Committee recommends to leave the crosswalk as is until such a time as an entrance is determined for future development and also recommends that extension of the sidewalk from the end of Memorial Drive onto Magee Road down to the Regency Apartments be considered in the next capital reconstruction project for Magee Road.  </w:t>
      </w:r>
    </w:p>
    <w:p w:rsidR="00C56438" w:rsidRDefault="00C56438" w:rsidP="00C56438">
      <w:pPr>
        <w:rPr>
          <w:i/>
        </w:rPr>
      </w:pPr>
    </w:p>
    <w:p w:rsidR="003479A6" w:rsidRPr="008C70B8" w:rsidRDefault="003479A6" w:rsidP="00AB0EE7">
      <w:proofErr w:type="spellStart"/>
      <w:r w:rsidRPr="008C70B8">
        <w:t>Councillor</w:t>
      </w:r>
      <w:proofErr w:type="spellEnd"/>
      <w:r w:rsidRPr="008C70B8">
        <w:t xml:space="preserve"> Brown felt that we should install the crosswalk at Regency Apartments.  </w:t>
      </w:r>
      <w:proofErr w:type="spellStart"/>
      <w:r w:rsidRPr="008C70B8">
        <w:t>Councillor</w:t>
      </w:r>
      <w:proofErr w:type="spellEnd"/>
      <w:r w:rsidRPr="008C70B8">
        <w:t xml:space="preserve"> Fudge felt that doing this w</w:t>
      </w:r>
      <w:r w:rsidR="00DC5332" w:rsidRPr="008C70B8">
        <w:t>ill create another safety issue.</w:t>
      </w:r>
    </w:p>
    <w:p w:rsidR="00DC5332" w:rsidRDefault="00DC5332" w:rsidP="00AB0EE7">
      <w:pPr>
        <w:rPr>
          <w:i/>
        </w:rPr>
      </w:pPr>
    </w:p>
    <w:p w:rsidR="003479A6" w:rsidRPr="008C70B8" w:rsidRDefault="003479A6" w:rsidP="00AB0EE7">
      <w:pPr>
        <w:rPr>
          <w:b/>
          <w:sz w:val="26"/>
          <w:szCs w:val="26"/>
        </w:rPr>
      </w:pPr>
      <w:r w:rsidRPr="008C70B8">
        <w:rPr>
          <w:b/>
          <w:sz w:val="26"/>
          <w:szCs w:val="26"/>
        </w:rPr>
        <w:t>Motion #18-246</w:t>
      </w:r>
    </w:p>
    <w:p w:rsidR="003479A6" w:rsidRPr="003479A6" w:rsidRDefault="003479A6" w:rsidP="003479A6">
      <w:pPr>
        <w:rPr>
          <w:b/>
          <w:sz w:val="26"/>
          <w:szCs w:val="26"/>
        </w:rPr>
      </w:pPr>
      <w:r w:rsidRPr="003479A6">
        <w:rPr>
          <w:b/>
          <w:sz w:val="26"/>
          <w:szCs w:val="26"/>
        </w:rPr>
        <w:t>College of the North Atlantic – Crosswalk Location</w:t>
      </w:r>
    </w:p>
    <w:p w:rsidR="003479A6" w:rsidRPr="003479A6" w:rsidRDefault="003479A6" w:rsidP="00AB0EE7">
      <w:pPr>
        <w:rPr>
          <w:i/>
        </w:rPr>
      </w:pPr>
    </w:p>
    <w:p w:rsidR="00E218DF" w:rsidRPr="008C70B8" w:rsidRDefault="003479A6" w:rsidP="00AB0EE7">
      <w:r w:rsidRPr="008C70B8">
        <w:t xml:space="preserve">Moved by </w:t>
      </w:r>
      <w:proofErr w:type="spellStart"/>
      <w:r w:rsidRPr="008C70B8">
        <w:t>Councillor</w:t>
      </w:r>
      <w:proofErr w:type="spellEnd"/>
      <w:r w:rsidRPr="008C70B8">
        <w:t xml:space="preserve"> Woodford and seconded by Deputy Mayor Pollett that a crosswalk be put in from the south end of Regency Apartments parking </w:t>
      </w:r>
      <w:r w:rsidR="00E02D6C" w:rsidRPr="008C70B8">
        <w:t>lot to the sidewalk on the west side of Magee Road.</w:t>
      </w:r>
    </w:p>
    <w:p w:rsidR="00E02D6C" w:rsidRPr="008C70B8" w:rsidRDefault="00E02D6C" w:rsidP="00AB0EE7"/>
    <w:p w:rsidR="002F053F" w:rsidRPr="008C70B8" w:rsidRDefault="00DC5332" w:rsidP="002F053F">
      <w:r w:rsidRPr="008C70B8">
        <w:t>The M</w:t>
      </w:r>
      <w:r w:rsidR="002F053F" w:rsidRPr="008C70B8">
        <w:t>otion was discussed and it was suggested that t</w:t>
      </w:r>
      <w:r w:rsidRPr="008C70B8">
        <w:t>he matter be taken back to the C</w:t>
      </w:r>
      <w:r w:rsidR="002F053F" w:rsidRPr="008C70B8">
        <w:t>ommittee for further discussion before proceeding any further.  Council felt that this was appropriate and the Mover and Seconder agreed to withdraw the motion.</w:t>
      </w:r>
    </w:p>
    <w:p w:rsidR="00E02D6C" w:rsidRPr="003479A6" w:rsidRDefault="00E02D6C" w:rsidP="00AB0EE7">
      <w:pPr>
        <w:rPr>
          <w:i/>
        </w:rPr>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rsidRPr="008461A1">
        <w:t>Councillor</w:t>
      </w:r>
      <w:proofErr w:type="spellEnd"/>
      <w:r w:rsidR="00DD673F" w:rsidRPr="008461A1">
        <w:t xml:space="preserve"> </w:t>
      </w:r>
      <w:r w:rsidR="00866A2D">
        <w:t>Dove</w:t>
      </w:r>
      <w:r w:rsidR="00C871F1">
        <w:t>.</w:t>
      </w:r>
    </w:p>
    <w:p w:rsidR="00B45B7D" w:rsidRDefault="00B45B7D" w:rsidP="00822352">
      <w:pPr>
        <w:rPr>
          <w:i/>
        </w:rPr>
      </w:pPr>
    </w:p>
    <w:p w:rsidR="002F3929" w:rsidRDefault="00822352" w:rsidP="00580C0D">
      <w:r w:rsidRPr="00404530">
        <w:t xml:space="preserve">The Finance &amp; Administration Committee </w:t>
      </w:r>
      <w:r w:rsidR="0058122F" w:rsidRPr="00404530">
        <w:t xml:space="preserve">meeting </w:t>
      </w:r>
      <w:r w:rsidRPr="00404530">
        <w:t xml:space="preserve">was held on </w:t>
      </w:r>
      <w:r w:rsidR="00866A2D">
        <w:t>September 20</w:t>
      </w:r>
      <w:r w:rsidR="00C33B00" w:rsidRPr="00404530">
        <w:rPr>
          <w:vertAlign w:val="superscript"/>
        </w:rPr>
        <w:t>th</w:t>
      </w:r>
      <w:r w:rsidR="00C33B00" w:rsidRPr="00404530">
        <w:t xml:space="preserve">, </w:t>
      </w:r>
      <w:r w:rsidR="005705B6" w:rsidRPr="00404530">
        <w:t>2018</w:t>
      </w:r>
      <w:r w:rsidRPr="00404530">
        <w:t xml:space="preserve">.  The meeting was chaired </w:t>
      </w:r>
      <w:r w:rsidR="00E7312C" w:rsidRPr="00404530">
        <w:t xml:space="preserve">by </w:t>
      </w:r>
      <w:r w:rsidR="00BC0E8B">
        <w:t>G. Brown</w:t>
      </w:r>
      <w:r w:rsidR="00044C7E" w:rsidRPr="00404530">
        <w:t xml:space="preserve">, </w:t>
      </w:r>
      <w:proofErr w:type="spellStart"/>
      <w:r w:rsidR="00044C7E" w:rsidRPr="00404530">
        <w:t>Councillor</w:t>
      </w:r>
      <w:proofErr w:type="spellEnd"/>
      <w:r w:rsidRPr="00404530">
        <w:t>. Other members present included</w:t>
      </w:r>
      <w:r w:rsidR="007E0373" w:rsidRPr="00404530">
        <w:t>:</w:t>
      </w:r>
      <w:r w:rsidR="00BF6616">
        <w:t xml:space="preserve"> </w:t>
      </w:r>
      <w:r w:rsidR="00866A2D">
        <w:t xml:space="preserve">O. Fudge, </w:t>
      </w:r>
      <w:proofErr w:type="spellStart"/>
      <w:r w:rsidR="00866A2D">
        <w:t>Councillor</w:t>
      </w:r>
      <w:proofErr w:type="spellEnd"/>
      <w:r w:rsidR="00866A2D">
        <w:t xml:space="preserve">; </w:t>
      </w:r>
      <w:r w:rsidR="00BC0E8B">
        <w:t>G. Brown</w:t>
      </w:r>
      <w:r w:rsidR="0046571C">
        <w:t xml:space="preserve">, </w:t>
      </w:r>
      <w:r w:rsidR="00227566" w:rsidRPr="00404530">
        <w:t>Director of Finance</w:t>
      </w:r>
      <w:bookmarkStart w:id="5" w:name="OLE_LINK1"/>
      <w:bookmarkStart w:id="6" w:name="OLE_LINK2"/>
      <w:r w:rsidR="00BC0E8B">
        <w:t>.</w:t>
      </w:r>
    </w:p>
    <w:p w:rsidR="00866A2D" w:rsidRPr="00D77A57" w:rsidRDefault="00866A2D" w:rsidP="00580C0D">
      <w:pPr>
        <w:rPr>
          <w:i/>
        </w:rPr>
      </w:pPr>
    </w:p>
    <w:p w:rsidR="003878F2" w:rsidRDefault="00822352" w:rsidP="00CB1122">
      <w:r>
        <w:lastRenderedPageBreak/>
        <w:t>The following items were discussed:</w:t>
      </w:r>
    </w:p>
    <w:p w:rsidR="008C70B8" w:rsidRDefault="008C70B8" w:rsidP="00CB1122"/>
    <w:p w:rsidR="00866A2D" w:rsidRDefault="00866A2D" w:rsidP="00866A2D">
      <w:pPr>
        <w:autoSpaceDE w:val="0"/>
        <w:autoSpaceDN w:val="0"/>
        <w:adjustRightInd w:val="0"/>
        <w:jc w:val="left"/>
        <w:rPr>
          <w:rFonts w:eastAsia="Times New Roman"/>
          <w:color w:val="000000"/>
          <w:sz w:val="28"/>
          <w:szCs w:val="28"/>
        </w:rPr>
      </w:pPr>
      <w:bookmarkStart w:id="7" w:name="OLE_LINK7"/>
      <w:bookmarkStart w:id="8" w:name="OLE_LINK8"/>
      <w:proofErr w:type="spellStart"/>
      <w:r>
        <w:rPr>
          <w:rFonts w:eastAsia="Times New Roman"/>
          <w:b/>
          <w:color w:val="000000"/>
          <w:sz w:val="28"/>
          <w:szCs w:val="28"/>
        </w:rPr>
        <w:t>Airials</w:t>
      </w:r>
      <w:proofErr w:type="spellEnd"/>
      <w:r>
        <w:rPr>
          <w:rFonts w:eastAsia="Times New Roman"/>
          <w:b/>
          <w:color w:val="000000"/>
          <w:sz w:val="28"/>
          <w:szCs w:val="28"/>
        </w:rPr>
        <w:t xml:space="preserve"> Active Wellness Centre Fundraiser</w:t>
      </w:r>
    </w:p>
    <w:bookmarkEnd w:id="7"/>
    <w:bookmarkEnd w:id="8"/>
    <w:p w:rsidR="00866A2D" w:rsidRDefault="00866A2D" w:rsidP="00866A2D">
      <w:pPr>
        <w:autoSpaceDE w:val="0"/>
        <w:autoSpaceDN w:val="0"/>
        <w:adjustRightInd w:val="0"/>
        <w:jc w:val="left"/>
        <w:rPr>
          <w:rFonts w:eastAsia="Times New Roman"/>
          <w:color w:val="000000"/>
          <w:sz w:val="28"/>
          <w:szCs w:val="28"/>
        </w:rPr>
      </w:pPr>
    </w:p>
    <w:p w:rsidR="00866A2D" w:rsidRDefault="00866A2D" w:rsidP="00866A2D">
      <w:pPr>
        <w:autoSpaceDE w:val="0"/>
        <w:autoSpaceDN w:val="0"/>
        <w:adjustRightInd w:val="0"/>
        <w:rPr>
          <w:rFonts w:eastAsia="Times New Roman"/>
          <w:color w:val="000000"/>
        </w:rPr>
      </w:pPr>
      <w:r>
        <w:rPr>
          <w:rFonts w:eastAsia="Times New Roman"/>
          <w:color w:val="000000"/>
        </w:rPr>
        <w:t xml:space="preserve">The Committee reviewed a recommendation from the Recreation Committee that the Town assist the </w:t>
      </w:r>
      <w:proofErr w:type="spellStart"/>
      <w:r>
        <w:rPr>
          <w:rFonts w:eastAsia="Times New Roman"/>
          <w:color w:val="000000"/>
        </w:rPr>
        <w:t>Airials</w:t>
      </w:r>
      <w:proofErr w:type="spellEnd"/>
      <w:r>
        <w:rPr>
          <w:rFonts w:eastAsia="Times New Roman"/>
          <w:color w:val="000000"/>
        </w:rPr>
        <w:t xml:space="preserve"> Active Wellness Centre in their upcoming Oktoberfest Fundraiser by purchasing a table at the event at the cost of $500.  The Finance Committee has concerns with purchasing a table given the nature of the event.  It does feel, however, that a donation should be made to the organization.</w:t>
      </w:r>
    </w:p>
    <w:p w:rsidR="00A12D8F" w:rsidRDefault="00A12D8F" w:rsidP="00866A2D">
      <w:pPr>
        <w:autoSpaceDE w:val="0"/>
        <w:autoSpaceDN w:val="0"/>
        <w:adjustRightInd w:val="0"/>
        <w:rPr>
          <w:rFonts w:eastAsia="Times New Roman"/>
          <w:color w:val="000000"/>
        </w:rPr>
      </w:pPr>
    </w:p>
    <w:p w:rsidR="00A12D8F" w:rsidRPr="00A12D8F" w:rsidRDefault="00A12D8F" w:rsidP="00866A2D">
      <w:pPr>
        <w:autoSpaceDE w:val="0"/>
        <w:autoSpaceDN w:val="0"/>
        <w:adjustRightInd w:val="0"/>
        <w:rPr>
          <w:rFonts w:eastAsia="Times New Roman"/>
          <w:b/>
          <w:color w:val="000000"/>
          <w:sz w:val="26"/>
          <w:szCs w:val="26"/>
        </w:rPr>
      </w:pPr>
      <w:r w:rsidRPr="00A12D8F">
        <w:rPr>
          <w:rFonts w:eastAsia="Times New Roman"/>
          <w:b/>
          <w:color w:val="000000"/>
          <w:sz w:val="26"/>
          <w:szCs w:val="26"/>
        </w:rPr>
        <w:t>Motion #18-247</w:t>
      </w:r>
    </w:p>
    <w:p w:rsidR="00A12D8F" w:rsidRPr="00A12D8F" w:rsidRDefault="00A12D8F" w:rsidP="00A12D8F">
      <w:pPr>
        <w:autoSpaceDE w:val="0"/>
        <w:autoSpaceDN w:val="0"/>
        <w:adjustRightInd w:val="0"/>
        <w:jc w:val="left"/>
        <w:rPr>
          <w:rFonts w:eastAsia="Times New Roman"/>
          <w:b/>
          <w:color w:val="000000"/>
          <w:sz w:val="26"/>
          <w:szCs w:val="26"/>
        </w:rPr>
      </w:pPr>
      <w:proofErr w:type="spellStart"/>
      <w:r w:rsidRPr="00A12D8F">
        <w:rPr>
          <w:rFonts w:eastAsia="Times New Roman"/>
          <w:b/>
          <w:color w:val="000000"/>
          <w:sz w:val="26"/>
          <w:szCs w:val="26"/>
        </w:rPr>
        <w:t>Airials</w:t>
      </w:r>
      <w:proofErr w:type="spellEnd"/>
      <w:r w:rsidRPr="00A12D8F">
        <w:rPr>
          <w:rFonts w:eastAsia="Times New Roman"/>
          <w:b/>
          <w:color w:val="000000"/>
          <w:sz w:val="26"/>
          <w:szCs w:val="26"/>
        </w:rPr>
        <w:t xml:space="preserve"> Active Wellness Centre Fundraiser</w:t>
      </w:r>
    </w:p>
    <w:p w:rsidR="00A12D8F" w:rsidRDefault="00A12D8F" w:rsidP="00866A2D">
      <w:pPr>
        <w:autoSpaceDE w:val="0"/>
        <w:autoSpaceDN w:val="0"/>
        <w:adjustRightInd w:val="0"/>
        <w:rPr>
          <w:rFonts w:eastAsia="Times New Roman"/>
          <w:color w:val="000000"/>
        </w:rPr>
      </w:pPr>
    </w:p>
    <w:p w:rsidR="00866A2D" w:rsidRDefault="00020EE9" w:rsidP="00866A2D">
      <w:pPr>
        <w:autoSpaceDE w:val="0"/>
        <w:autoSpaceDN w:val="0"/>
        <w:adjustRightInd w:val="0"/>
        <w:rPr>
          <w:rFonts w:eastAsia="Times New Roman"/>
          <w:color w:val="000000"/>
        </w:rPr>
      </w:pPr>
      <w:r>
        <w:rPr>
          <w:rFonts w:eastAsia="Times New Roman"/>
          <w:color w:val="000000"/>
        </w:rPr>
        <w:t xml:space="preserve">Moved by </w:t>
      </w:r>
      <w:proofErr w:type="spellStart"/>
      <w:r>
        <w:rPr>
          <w:rFonts w:eastAsia="Times New Roman"/>
          <w:color w:val="000000"/>
        </w:rPr>
        <w:t>Councillor</w:t>
      </w:r>
      <w:proofErr w:type="spellEnd"/>
      <w:r>
        <w:rPr>
          <w:rFonts w:eastAsia="Times New Roman"/>
          <w:color w:val="000000"/>
        </w:rPr>
        <w:t xml:space="preserve"> Dove and seconded by </w:t>
      </w:r>
      <w:proofErr w:type="spellStart"/>
      <w:r>
        <w:rPr>
          <w:rFonts w:eastAsia="Times New Roman"/>
          <w:color w:val="000000"/>
        </w:rPr>
        <w:t>Councillor</w:t>
      </w:r>
      <w:proofErr w:type="spellEnd"/>
      <w:r>
        <w:rPr>
          <w:rFonts w:eastAsia="Times New Roman"/>
          <w:color w:val="000000"/>
        </w:rPr>
        <w:t xml:space="preserve"> Brown</w:t>
      </w:r>
      <w:r w:rsidR="00866A2D">
        <w:rPr>
          <w:rFonts w:eastAsia="Times New Roman"/>
          <w:color w:val="000000"/>
        </w:rPr>
        <w:t xml:space="preserve"> </w:t>
      </w:r>
      <w:r>
        <w:rPr>
          <w:rFonts w:eastAsia="Times New Roman"/>
          <w:color w:val="000000"/>
        </w:rPr>
        <w:t xml:space="preserve">that </w:t>
      </w:r>
      <w:r w:rsidR="00866A2D">
        <w:rPr>
          <w:rFonts w:eastAsia="Times New Roman"/>
          <w:color w:val="000000"/>
        </w:rPr>
        <w:t xml:space="preserve">the Town donate $250 towards the </w:t>
      </w:r>
      <w:proofErr w:type="spellStart"/>
      <w:r w:rsidR="00866A2D">
        <w:rPr>
          <w:rFonts w:eastAsia="Times New Roman"/>
          <w:color w:val="000000"/>
        </w:rPr>
        <w:t>Airials</w:t>
      </w:r>
      <w:proofErr w:type="spellEnd"/>
      <w:r w:rsidR="00866A2D">
        <w:rPr>
          <w:rFonts w:eastAsia="Times New Roman"/>
          <w:color w:val="000000"/>
        </w:rPr>
        <w:t xml:space="preserve"> Oktoberfest Fundraiser.</w:t>
      </w:r>
    </w:p>
    <w:p w:rsidR="00020EE9" w:rsidRDefault="00020EE9" w:rsidP="00866A2D">
      <w:pPr>
        <w:autoSpaceDE w:val="0"/>
        <w:autoSpaceDN w:val="0"/>
        <w:adjustRightInd w:val="0"/>
        <w:rPr>
          <w:rFonts w:eastAsia="Times New Roman"/>
          <w:color w:val="000000"/>
        </w:rPr>
      </w:pPr>
    </w:p>
    <w:p w:rsidR="00020EE9" w:rsidRDefault="00020EE9" w:rsidP="00866A2D">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6</w:t>
      </w:r>
      <w:r>
        <w:rPr>
          <w:rFonts w:eastAsia="Times New Roman"/>
          <w:color w:val="000000"/>
        </w:rPr>
        <w:tab/>
        <w:t>Opposing:</w:t>
      </w:r>
      <w:r>
        <w:rPr>
          <w:rFonts w:eastAsia="Times New Roman"/>
          <w:color w:val="000000"/>
        </w:rPr>
        <w:tab/>
        <w:t>0</w:t>
      </w:r>
    </w:p>
    <w:p w:rsidR="00020EE9" w:rsidRDefault="00020EE9" w:rsidP="00866A2D">
      <w:pPr>
        <w:autoSpaceDE w:val="0"/>
        <w:autoSpaceDN w:val="0"/>
        <w:adjustRightInd w:val="0"/>
        <w:rPr>
          <w:rFonts w:eastAsia="Times New Roman"/>
          <w:color w:val="000000"/>
        </w:rPr>
      </w:pPr>
    </w:p>
    <w:p w:rsidR="00020EE9" w:rsidRDefault="00020EE9" w:rsidP="00866A2D">
      <w:pPr>
        <w:autoSpaceDE w:val="0"/>
        <w:autoSpaceDN w:val="0"/>
        <w:adjustRightInd w:val="0"/>
        <w:rPr>
          <w:rFonts w:eastAsia="Times New Roman"/>
          <w:color w:val="000000"/>
        </w:rPr>
      </w:pPr>
      <w:r w:rsidRPr="00020EE9">
        <w:rPr>
          <w:rFonts w:eastAsia="Times New Roman"/>
          <w:b/>
          <w:color w:val="000000"/>
        </w:rPr>
        <w:t>Decision:</w:t>
      </w:r>
      <w:r>
        <w:rPr>
          <w:rFonts w:eastAsia="Times New Roman"/>
          <w:color w:val="000000"/>
        </w:rPr>
        <w:tab/>
        <w:t>Motion carried.</w:t>
      </w:r>
    </w:p>
    <w:p w:rsidR="00866A2D" w:rsidRDefault="00866A2D" w:rsidP="00866A2D">
      <w:pPr>
        <w:autoSpaceDE w:val="0"/>
        <w:autoSpaceDN w:val="0"/>
        <w:adjustRightInd w:val="0"/>
        <w:rPr>
          <w:rFonts w:eastAsia="Times New Roman"/>
          <w:color w:val="000000"/>
        </w:rPr>
      </w:pPr>
    </w:p>
    <w:p w:rsidR="00866A2D" w:rsidRDefault="00866A2D" w:rsidP="00866A2D">
      <w:pPr>
        <w:autoSpaceDE w:val="0"/>
        <w:autoSpaceDN w:val="0"/>
        <w:adjustRightInd w:val="0"/>
        <w:rPr>
          <w:rFonts w:eastAsia="Times New Roman"/>
          <w:color w:val="000000"/>
          <w:sz w:val="28"/>
          <w:szCs w:val="28"/>
        </w:rPr>
      </w:pPr>
      <w:r>
        <w:rPr>
          <w:rFonts w:eastAsia="Times New Roman"/>
          <w:b/>
          <w:color w:val="000000"/>
          <w:sz w:val="28"/>
          <w:szCs w:val="28"/>
        </w:rPr>
        <w:t xml:space="preserve">Gander Heritage Park Request </w:t>
      </w:r>
    </w:p>
    <w:p w:rsidR="00866A2D" w:rsidRDefault="00866A2D" w:rsidP="00866A2D">
      <w:pPr>
        <w:autoSpaceDE w:val="0"/>
        <w:autoSpaceDN w:val="0"/>
        <w:adjustRightInd w:val="0"/>
        <w:rPr>
          <w:rFonts w:eastAsia="Times New Roman"/>
          <w:color w:val="000000"/>
          <w:sz w:val="28"/>
          <w:szCs w:val="28"/>
        </w:rPr>
      </w:pPr>
    </w:p>
    <w:p w:rsidR="00866A2D" w:rsidRDefault="00866A2D" w:rsidP="00866A2D">
      <w:pPr>
        <w:autoSpaceDE w:val="0"/>
        <w:autoSpaceDN w:val="0"/>
        <w:adjustRightInd w:val="0"/>
        <w:rPr>
          <w:rFonts w:eastAsia="Times New Roman"/>
          <w:color w:val="000000"/>
        </w:rPr>
      </w:pPr>
      <w:r w:rsidRPr="00362955">
        <w:rPr>
          <w:rFonts w:eastAsia="Times New Roman"/>
          <w:color w:val="000000"/>
        </w:rPr>
        <w:t xml:space="preserve">The Committee reviewed </w:t>
      </w:r>
      <w:r>
        <w:rPr>
          <w:rFonts w:eastAsia="Times New Roman"/>
          <w:color w:val="000000"/>
        </w:rPr>
        <w:t xml:space="preserve">a request from the Gander Heritage Park Committee.  They are requesting the Town support them installing three benches at the Cenotaph, as well as rebuilding the sidewalk from the Masonic parking lot to the facility.  The cost of the work is $6,400 and the Gander Heritage Park Committee is requesting that Council contribute $3,200 towards the cost of doing the work.  The Committee felt that this was a good idea and is in </w:t>
      </w:r>
      <w:proofErr w:type="spellStart"/>
      <w:r>
        <w:rPr>
          <w:rFonts w:eastAsia="Times New Roman"/>
          <w:color w:val="000000"/>
        </w:rPr>
        <w:t>favour</w:t>
      </w:r>
      <w:proofErr w:type="spellEnd"/>
      <w:r>
        <w:rPr>
          <w:rFonts w:eastAsia="Times New Roman"/>
          <w:color w:val="000000"/>
        </w:rPr>
        <w:t xml:space="preserve"> of supporting the work.</w:t>
      </w:r>
    </w:p>
    <w:p w:rsidR="004D215A" w:rsidRDefault="004D215A" w:rsidP="00866A2D">
      <w:pPr>
        <w:autoSpaceDE w:val="0"/>
        <w:autoSpaceDN w:val="0"/>
        <w:adjustRightInd w:val="0"/>
        <w:rPr>
          <w:rFonts w:eastAsia="Times New Roman"/>
          <w:color w:val="000000"/>
        </w:rPr>
      </w:pPr>
    </w:p>
    <w:p w:rsidR="004D215A" w:rsidRPr="008C70B8" w:rsidRDefault="004D215A" w:rsidP="00866A2D">
      <w:pPr>
        <w:autoSpaceDE w:val="0"/>
        <w:autoSpaceDN w:val="0"/>
        <w:adjustRightInd w:val="0"/>
        <w:rPr>
          <w:rFonts w:eastAsia="Times New Roman"/>
          <w:color w:val="000000"/>
        </w:rPr>
      </w:pPr>
      <w:proofErr w:type="spellStart"/>
      <w:r w:rsidRPr="008C70B8">
        <w:rPr>
          <w:rFonts w:eastAsia="Times New Roman"/>
          <w:color w:val="000000"/>
        </w:rPr>
        <w:t>Councillor</w:t>
      </w:r>
      <w:proofErr w:type="spellEnd"/>
      <w:r w:rsidRPr="008C70B8">
        <w:rPr>
          <w:rFonts w:eastAsia="Times New Roman"/>
          <w:color w:val="000000"/>
        </w:rPr>
        <w:t xml:space="preserve"> Brown left the meeting.</w:t>
      </w:r>
    </w:p>
    <w:p w:rsidR="004D215A" w:rsidRDefault="004D215A" w:rsidP="00866A2D">
      <w:pPr>
        <w:autoSpaceDE w:val="0"/>
        <w:autoSpaceDN w:val="0"/>
        <w:adjustRightInd w:val="0"/>
        <w:rPr>
          <w:rFonts w:eastAsia="Times New Roman"/>
          <w:i/>
          <w:color w:val="000000"/>
        </w:rPr>
      </w:pPr>
    </w:p>
    <w:p w:rsidR="004D215A" w:rsidRPr="004D215A" w:rsidRDefault="004D215A" w:rsidP="00866A2D">
      <w:pPr>
        <w:autoSpaceDE w:val="0"/>
        <w:autoSpaceDN w:val="0"/>
        <w:adjustRightInd w:val="0"/>
        <w:rPr>
          <w:rFonts w:eastAsia="Times New Roman"/>
          <w:b/>
          <w:color w:val="000000"/>
          <w:sz w:val="26"/>
          <w:szCs w:val="26"/>
        </w:rPr>
      </w:pPr>
      <w:r w:rsidRPr="004D215A">
        <w:rPr>
          <w:rFonts w:eastAsia="Times New Roman"/>
          <w:b/>
          <w:color w:val="000000"/>
          <w:sz w:val="26"/>
          <w:szCs w:val="26"/>
        </w:rPr>
        <w:t>Motion #18-248</w:t>
      </w:r>
    </w:p>
    <w:p w:rsidR="004D215A" w:rsidRPr="004D215A" w:rsidRDefault="004D215A" w:rsidP="00866A2D">
      <w:pPr>
        <w:autoSpaceDE w:val="0"/>
        <w:autoSpaceDN w:val="0"/>
        <w:adjustRightInd w:val="0"/>
        <w:rPr>
          <w:rFonts w:eastAsia="Times New Roman"/>
          <w:color w:val="000000"/>
        </w:rPr>
      </w:pPr>
      <w:r w:rsidRPr="004D215A">
        <w:rPr>
          <w:rFonts w:eastAsia="Times New Roman"/>
          <w:b/>
          <w:color w:val="000000"/>
          <w:sz w:val="26"/>
          <w:szCs w:val="26"/>
        </w:rPr>
        <w:t>Gander Heritage Park Request</w:t>
      </w:r>
      <w:r w:rsidRPr="004D215A">
        <w:rPr>
          <w:rFonts w:eastAsia="Times New Roman"/>
          <w:b/>
          <w:color w:val="000000"/>
          <w:sz w:val="26"/>
          <w:szCs w:val="26"/>
        </w:rPr>
        <w:tab/>
      </w:r>
      <w:r>
        <w:rPr>
          <w:rFonts w:eastAsia="Times New Roman"/>
          <w:color w:val="000000"/>
        </w:rPr>
        <w:tab/>
      </w:r>
    </w:p>
    <w:p w:rsidR="00866A2D" w:rsidRDefault="00866A2D" w:rsidP="00866A2D">
      <w:pPr>
        <w:autoSpaceDE w:val="0"/>
        <w:autoSpaceDN w:val="0"/>
        <w:adjustRightInd w:val="0"/>
        <w:rPr>
          <w:rFonts w:eastAsia="Times New Roman"/>
          <w:color w:val="000000"/>
        </w:rPr>
      </w:pPr>
      <w:r>
        <w:rPr>
          <w:rFonts w:eastAsia="Times New Roman"/>
          <w:color w:val="000000"/>
        </w:rPr>
        <w:br/>
      </w:r>
      <w:r w:rsidR="004D215A">
        <w:rPr>
          <w:rFonts w:eastAsia="Times New Roman"/>
          <w:color w:val="000000"/>
        </w:rPr>
        <w:t xml:space="preserve">Moved by </w:t>
      </w:r>
      <w:proofErr w:type="spellStart"/>
      <w:r w:rsidR="004D215A">
        <w:rPr>
          <w:rFonts w:eastAsia="Times New Roman"/>
          <w:color w:val="000000"/>
        </w:rPr>
        <w:t>Councillor</w:t>
      </w:r>
      <w:proofErr w:type="spellEnd"/>
      <w:r w:rsidR="004D215A">
        <w:rPr>
          <w:rFonts w:eastAsia="Times New Roman"/>
          <w:color w:val="000000"/>
        </w:rPr>
        <w:t xml:space="preserve"> Dove and seconded by </w:t>
      </w:r>
      <w:proofErr w:type="spellStart"/>
      <w:r w:rsidR="004D215A">
        <w:rPr>
          <w:rFonts w:eastAsia="Times New Roman"/>
          <w:color w:val="000000"/>
        </w:rPr>
        <w:t>Councillor</w:t>
      </w:r>
      <w:proofErr w:type="spellEnd"/>
      <w:r w:rsidR="004D215A">
        <w:rPr>
          <w:rFonts w:eastAsia="Times New Roman"/>
          <w:color w:val="000000"/>
        </w:rPr>
        <w:t xml:space="preserve"> Fudge</w:t>
      </w:r>
      <w:r>
        <w:rPr>
          <w:rFonts w:eastAsia="Times New Roman"/>
          <w:color w:val="000000"/>
        </w:rPr>
        <w:t xml:space="preserve"> the Town pay $3,200 towards the upgrades at the Cenotaph.</w:t>
      </w:r>
    </w:p>
    <w:p w:rsidR="004D215A" w:rsidRDefault="004D215A" w:rsidP="00866A2D">
      <w:pPr>
        <w:autoSpaceDE w:val="0"/>
        <w:autoSpaceDN w:val="0"/>
        <w:adjustRightInd w:val="0"/>
        <w:rPr>
          <w:rFonts w:eastAsia="Times New Roman"/>
          <w:color w:val="000000"/>
        </w:rPr>
      </w:pPr>
    </w:p>
    <w:p w:rsidR="004D215A" w:rsidRDefault="004D215A" w:rsidP="00866A2D">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5</w:t>
      </w:r>
      <w:r>
        <w:rPr>
          <w:rFonts w:eastAsia="Times New Roman"/>
          <w:color w:val="000000"/>
        </w:rPr>
        <w:tab/>
        <w:t>Opposing:</w:t>
      </w:r>
      <w:r>
        <w:rPr>
          <w:rFonts w:eastAsia="Times New Roman"/>
          <w:color w:val="000000"/>
        </w:rPr>
        <w:tab/>
        <w:t>0</w:t>
      </w:r>
    </w:p>
    <w:p w:rsidR="004D215A" w:rsidRDefault="004D215A" w:rsidP="00866A2D">
      <w:pPr>
        <w:autoSpaceDE w:val="0"/>
        <w:autoSpaceDN w:val="0"/>
        <w:adjustRightInd w:val="0"/>
        <w:rPr>
          <w:rFonts w:eastAsia="Times New Roman"/>
          <w:color w:val="000000"/>
        </w:rPr>
      </w:pPr>
    </w:p>
    <w:p w:rsidR="004D215A" w:rsidRDefault="004D215A" w:rsidP="00866A2D">
      <w:pPr>
        <w:autoSpaceDE w:val="0"/>
        <w:autoSpaceDN w:val="0"/>
        <w:adjustRightInd w:val="0"/>
        <w:rPr>
          <w:rFonts w:eastAsia="Times New Roman"/>
          <w:color w:val="000000"/>
        </w:rPr>
      </w:pPr>
      <w:r w:rsidRPr="004D215A">
        <w:rPr>
          <w:rFonts w:eastAsia="Times New Roman"/>
          <w:b/>
          <w:color w:val="000000"/>
        </w:rPr>
        <w:t>Decision:</w:t>
      </w:r>
      <w:r>
        <w:rPr>
          <w:rFonts w:eastAsia="Times New Roman"/>
          <w:color w:val="000000"/>
        </w:rPr>
        <w:tab/>
        <w:t>Motion carried.</w:t>
      </w:r>
    </w:p>
    <w:p w:rsidR="008C70B8" w:rsidRDefault="008C70B8" w:rsidP="00866A2D">
      <w:pPr>
        <w:autoSpaceDE w:val="0"/>
        <w:autoSpaceDN w:val="0"/>
        <w:adjustRightInd w:val="0"/>
        <w:rPr>
          <w:rFonts w:eastAsia="Times New Roman"/>
          <w:color w:val="000000"/>
        </w:rPr>
      </w:pPr>
    </w:p>
    <w:p w:rsidR="008C70B8" w:rsidRDefault="008C70B8" w:rsidP="00866A2D">
      <w:pPr>
        <w:autoSpaceDE w:val="0"/>
        <w:autoSpaceDN w:val="0"/>
        <w:adjustRightInd w:val="0"/>
        <w:rPr>
          <w:rFonts w:eastAsia="Times New Roman"/>
          <w:color w:val="000000"/>
        </w:rPr>
      </w:pPr>
    </w:p>
    <w:p w:rsidR="004D215A" w:rsidRDefault="004D215A" w:rsidP="00866A2D">
      <w:pPr>
        <w:autoSpaceDE w:val="0"/>
        <w:autoSpaceDN w:val="0"/>
        <w:adjustRightInd w:val="0"/>
        <w:rPr>
          <w:rFonts w:eastAsia="Times New Roman"/>
          <w:color w:val="000000"/>
        </w:rPr>
      </w:pPr>
    </w:p>
    <w:p w:rsidR="00866A2D" w:rsidRPr="00DA50F4" w:rsidRDefault="00866A2D" w:rsidP="00866A2D">
      <w:pPr>
        <w:autoSpaceDE w:val="0"/>
        <w:autoSpaceDN w:val="0"/>
        <w:adjustRightInd w:val="0"/>
        <w:rPr>
          <w:b/>
          <w:sz w:val="28"/>
          <w:szCs w:val="28"/>
        </w:rPr>
      </w:pPr>
      <w:r w:rsidRPr="00DA50F4">
        <w:rPr>
          <w:b/>
          <w:sz w:val="28"/>
          <w:szCs w:val="28"/>
        </w:rPr>
        <w:lastRenderedPageBreak/>
        <w:t>Tender – Microsoft Licensing</w:t>
      </w:r>
    </w:p>
    <w:p w:rsidR="00866A2D" w:rsidRDefault="00866A2D" w:rsidP="00866A2D">
      <w:pPr>
        <w:autoSpaceDE w:val="0"/>
        <w:autoSpaceDN w:val="0"/>
        <w:adjustRightInd w:val="0"/>
      </w:pPr>
    </w:p>
    <w:p w:rsidR="00866A2D" w:rsidRDefault="00866A2D" w:rsidP="00866A2D">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Microsoft Licensing for three years for which three bids were received.    </w:t>
      </w:r>
    </w:p>
    <w:p w:rsidR="008C70B8" w:rsidRDefault="008C70B8" w:rsidP="00866A2D">
      <w:pPr>
        <w:autoSpaceDE w:val="0"/>
        <w:autoSpaceDN w:val="0"/>
        <w:adjustRightInd w:val="0"/>
        <w:rPr>
          <w:rFonts w:eastAsia="Times New Roman" w:cs="Calibri"/>
          <w:color w:val="000000"/>
        </w:rPr>
      </w:pPr>
    </w:p>
    <w:p w:rsidR="004D215A" w:rsidRPr="008C70B8" w:rsidRDefault="004D215A" w:rsidP="00866A2D">
      <w:pPr>
        <w:autoSpaceDE w:val="0"/>
        <w:autoSpaceDN w:val="0"/>
        <w:adjustRightInd w:val="0"/>
        <w:rPr>
          <w:rFonts w:eastAsia="Times New Roman" w:cs="Calibri"/>
          <w:color w:val="000000"/>
        </w:rPr>
      </w:pPr>
      <w:proofErr w:type="spellStart"/>
      <w:r w:rsidRPr="008C70B8">
        <w:rPr>
          <w:rFonts w:eastAsia="Times New Roman" w:cs="Calibri"/>
          <w:color w:val="000000"/>
        </w:rPr>
        <w:t>Councillor</w:t>
      </w:r>
      <w:proofErr w:type="spellEnd"/>
      <w:r w:rsidRPr="008C70B8">
        <w:rPr>
          <w:rFonts w:eastAsia="Times New Roman" w:cs="Calibri"/>
          <w:color w:val="000000"/>
        </w:rPr>
        <w:t xml:space="preserve"> Brown returned to the meeting.</w:t>
      </w:r>
    </w:p>
    <w:p w:rsidR="004D1AF7" w:rsidRDefault="004D1AF7" w:rsidP="00866A2D">
      <w:pPr>
        <w:autoSpaceDE w:val="0"/>
        <w:autoSpaceDN w:val="0"/>
        <w:adjustRightInd w:val="0"/>
        <w:rPr>
          <w:rFonts w:eastAsia="Times New Roman" w:cs="Calibri"/>
          <w:i/>
          <w:color w:val="000000"/>
        </w:rPr>
      </w:pPr>
    </w:p>
    <w:p w:rsidR="004D215A" w:rsidRPr="004D1AF7" w:rsidRDefault="004D1AF7" w:rsidP="00866A2D">
      <w:pPr>
        <w:autoSpaceDE w:val="0"/>
        <w:autoSpaceDN w:val="0"/>
        <w:adjustRightInd w:val="0"/>
        <w:rPr>
          <w:rFonts w:eastAsia="Times New Roman" w:cs="Calibri"/>
          <w:b/>
          <w:color w:val="000000"/>
          <w:sz w:val="26"/>
          <w:szCs w:val="26"/>
        </w:rPr>
      </w:pPr>
      <w:r w:rsidRPr="004D1AF7">
        <w:rPr>
          <w:rFonts w:eastAsia="Times New Roman" w:cs="Calibri"/>
          <w:b/>
          <w:color w:val="000000"/>
          <w:sz w:val="26"/>
          <w:szCs w:val="26"/>
        </w:rPr>
        <w:t>Motion #18-249</w:t>
      </w:r>
    </w:p>
    <w:p w:rsidR="004D1AF7" w:rsidRPr="004D1AF7" w:rsidRDefault="004D1AF7" w:rsidP="00866A2D">
      <w:pPr>
        <w:autoSpaceDE w:val="0"/>
        <w:autoSpaceDN w:val="0"/>
        <w:adjustRightInd w:val="0"/>
        <w:rPr>
          <w:rFonts w:eastAsia="Times New Roman" w:cs="Calibri"/>
          <w:b/>
          <w:color w:val="000000"/>
          <w:sz w:val="26"/>
          <w:szCs w:val="26"/>
        </w:rPr>
      </w:pPr>
      <w:r w:rsidRPr="004D1AF7">
        <w:rPr>
          <w:rFonts w:eastAsia="Times New Roman" w:cs="Calibri"/>
          <w:b/>
          <w:color w:val="000000"/>
          <w:sz w:val="26"/>
          <w:szCs w:val="26"/>
        </w:rPr>
        <w:t>Tender – Microsoft Licensing</w:t>
      </w:r>
    </w:p>
    <w:p w:rsidR="004D215A" w:rsidRPr="004D1AF7" w:rsidRDefault="004D215A" w:rsidP="00866A2D">
      <w:pPr>
        <w:autoSpaceDE w:val="0"/>
        <w:autoSpaceDN w:val="0"/>
        <w:adjustRightInd w:val="0"/>
        <w:rPr>
          <w:rFonts w:eastAsia="Times New Roman" w:cs="Calibri"/>
          <w:b/>
          <w:color w:val="000000"/>
          <w:sz w:val="26"/>
          <w:szCs w:val="26"/>
        </w:rPr>
      </w:pPr>
    </w:p>
    <w:p w:rsidR="00866A2D" w:rsidRDefault="004D1AF7" w:rsidP="00866A2D">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Woodford </w:t>
      </w:r>
      <w:r w:rsidR="00866A2D">
        <w:rPr>
          <w:rFonts w:eastAsia="Times New Roman"/>
          <w:color w:val="000000"/>
          <w:szCs w:val="18"/>
        </w:rPr>
        <w:t xml:space="preserve">that contract for Microsoft Licensing for three years </w:t>
      </w:r>
      <w:proofErr w:type="gramStart"/>
      <w:r w:rsidR="00866A2D">
        <w:rPr>
          <w:rFonts w:eastAsia="Times New Roman"/>
          <w:color w:val="000000"/>
          <w:szCs w:val="18"/>
        </w:rPr>
        <w:t>be</w:t>
      </w:r>
      <w:proofErr w:type="gramEnd"/>
      <w:r w:rsidR="00866A2D">
        <w:rPr>
          <w:rFonts w:eastAsia="Times New Roman"/>
          <w:color w:val="000000"/>
          <w:szCs w:val="18"/>
        </w:rPr>
        <w:t xml:space="preserve"> awarded to Dell EMC at the price of $73,562.63 HST inclusive.  </w:t>
      </w:r>
    </w:p>
    <w:p w:rsidR="00DC5332" w:rsidRDefault="00DC5332" w:rsidP="00866A2D">
      <w:pPr>
        <w:autoSpaceDE w:val="0"/>
        <w:autoSpaceDN w:val="0"/>
        <w:adjustRightInd w:val="0"/>
        <w:jc w:val="left"/>
        <w:rPr>
          <w:rFonts w:eastAsia="Times New Roman"/>
          <w:color w:val="000000"/>
          <w:szCs w:val="18"/>
        </w:rPr>
      </w:pPr>
    </w:p>
    <w:p w:rsidR="004D1AF7" w:rsidRDefault="004D1AF7" w:rsidP="00866A2D">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4D1AF7" w:rsidRDefault="004D1AF7" w:rsidP="00866A2D">
      <w:pPr>
        <w:autoSpaceDE w:val="0"/>
        <w:autoSpaceDN w:val="0"/>
        <w:adjustRightInd w:val="0"/>
        <w:jc w:val="left"/>
        <w:rPr>
          <w:rFonts w:eastAsia="Times New Roman"/>
          <w:color w:val="000000"/>
          <w:szCs w:val="18"/>
        </w:rPr>
      </w:pPr>
    </w:p>
    <w:p w:rsidR="004D1AF7" w:rsidRDefault="004D1AF7" w:rsidP="00866A2D">
      <w:pPr>
        <w:autoSpaceDE w:val="0"/>
        <w:autoSpaceDN w:val="0"/>
        <w:adjustRightInd w:val="0"/>
        <w:jc w:val="left"/>
        <w:rPr>
          <w:rFonts w:eastAsia="Times New Roman"/>
          <w:color w:val="000000"/>
          <w:szCs w:val="18"/>
        </w:rPr>
      </w:pPr>
      <w:r w:rsidRPr="004D1AF7">
        <w:rPr>
          <w:rFonts w:eastAsia="Times New Roman"/>
          <w:b/>
          <w:color w:val="000000"/>
          <w:szCs w:val="18"/>
        </w:rPr>
        <w:t>Decision:</w:t>
      </w:r>
      <w:r w:rsidRPr="004D1AF7">
        <w:rPr>
          <w:rFonts w:eastAsia="Times New Roman"/>
          <w:b/>
          <w:color w:val="000000"/>
          <w:szCs w:val="18"/>
        </w:rPr>
        <w:tab/>
      </w:r>
      <w:r>
        <w:rPr>
          <w:rFonts w:eastAsia="Times New Roman"/>
          <w:color w:val="000000"/>
          <w:szCs w:val="18"/>
        </w:rPr>
        <w:t>Motion carried.</w:t>
      </w:r>
    </w:p>
    <w:p w:rsidR="004D1AF7" w:rsidRDefault="004D1AF7" w:rsidP="00866A2D">
      <w:pPr>
        <w:autoSpaceDE w:val="0"/>
        <w:autoSpaceDN w:val="0"/>
        <w:adjustRightInd w:val="0"/>
        <w:jc w:val="left"/>
        <w:rPr>
          <w:rFonts w:eastAsia="Times New Roman"/>
          <w:color w:val="000000"/>
          <w:szCs w:val="18"/>
        </w:rPr>
      </w:pPr>
    </w:p>
    <w:p w:rsidR="00866A2D" w:rsidRPr="00B3509C" w:rsidRDefault="00866A2D" w:rsidP="004D1AF7">
      <w:pPr>
        <w:autoSpaceDE w:val="0"/>
        <w:autoSpaceDN w:val="0"/>
        <w:adjustRightInd w:val="0"/>
        <w:jc w:val="left"/>
        <w:rPr>
          <w:b/>
          <w:sz w:val="28"/>
          <w:szCs w:val="28"/>
        </w:rPr>
      </w:pPr>
      <w:r w:rsidRPr="00B3509C">
        <w:rPr>
          <w:b/>
          <w:sz w:val="28"/>
          <w:szCs w:val="28"/>
        </w:rPr>
        <w:t>Planning Priorities and Communications Committee Terms of Reference</w:t>
      </w:r>
    </w:p>
    <w:p w:rsidR="00866A2D" w:rsidRDefault="00866A2D" w:rsidP="00866A2D">
      <w:pPr>
        <w:autoSpaceDE w:val="0"/>
        <w:autoSpaceDN w:val="0"/>
        <w:adjustRightInd w:val="0"/>
      </w:pPr>
    </w:p>
    <w:p w:rsidR="00866A2D" w:rsidRDefault="00866A2D" w:rsidP="00866A2D">
      <w:pPr>
        <w:autoSpaceDE w:val="0"/>
        <w:autoSpaceDN w:val="0"/>
        <w:adjustRightInd w:val="0"/>
      </w:pPr>
      <w:r>
        <w:t>The Terms of Reference for the Planning Priorities and Communications Committee have been reviewed and there are two recommendations being made as to how they should be changed.  First is in regard to the meeting schedule.  It is suggested that this Committee be scheduled every third week as we do with our six other standing Committees.  The second recommendation is the quorum be reduced from six to five as six has been somewhat problematic in getting a quorum.</w:t>
      </w:r>
    </w:p>
    <w:p w:rsidR="004D1AF7" w:rsidRDefault="004D1AF7" w:rsidP="00866A2D">
      <w:pPr>
        <w:autoSpaceDE w:val="0"/>
        <w:autoSpaceDN w:val="0"/>
        <w:adjustRightInd w:val="0"/>
      </w:pPr>
    </w:p>
    <w:p w:rsidR="004D1AF7" w:rsidRPr="004D1AF7" w:rsidRDefault="004D1AF7" w:rsidP="00866A2D">
      <w:pPr>
        <w:autoSpaceDE w:val="0"/>
        <w:autoSpaceDN w:val="0"/>
        <w:adjustRightInd w:val="0"/>
        <w:rPr>
          <w:b/>
          <w:sz w:val="26"/>
          <w:szCs w:val="26"/>
        </w:rPr>
      </w:pPr>
      <w:r w:rsidRPr="004D1AF7">
        <w:rPr>
          <w:b/>
          <w:sz w:val="26"/>
          <w:szCs w:val="26"/>
        </w:rPr>
        <w:t>Motion #18-250</w:t>
      </w:r>
    </w:p>
    <w:p w:rsidR="004D1AF7" w:rsidRPr="004D1AF7" w:rsidRDefault="004D1AF7" w:rsidP="004D1AF7">
      <w:pPr>
        <w:autoSpaceDE w:val="0"/>
        <w:autoSpaceDN w:val="0"/>
        <w:adjustRightInd w:val="0"/>
        <w:jc w:val="left"/>
        <w:rPr>
          <w:b/>
          <w:sz w:val="26"/>
          <w:szCs w:val="26"/>
        </w:rPr>
      </w:pPr>
      <w:r w:rsidRPr="004D1AF7">
        <w:rPr>
          <w:b/>
          <w:sz w:val="26"/>
          <w:szCs w:val="26"/>
        </w:rPr>
        <w:t>Planning Priorities and Communications Committee Terms of Reference</w:t>
      </w:r>
    </w:p>
    <w:p w:rsidR="004D1AF7" w:rsidRPr="004D1AF7" w:rsidRDefault="004D1AF7" w:rsidP="00866A2D">
      <w:pPr>
        <w:autoSpaceDE w:val="0"/>
        <w:autoSpaceDN w:val="0"/>
        <w:adjustRightInd w:val="0"/>
        <w:rPr>
          <w:sz w:val="26"/>
          <w:szCs w:val="26"/>
        </w:rPr>
      </w:pPr>
    </w:p>
    <w:p w:rsidR="00866A2D" w:rsidRDefault="004D1AF7" w:rsidP="00866A2D">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Brown</w:t>
      </w:r>
      <w:r w:rsidR="00866A2D">
        <w:t xml:space="preserve"> that the changes to the Planning Priorities and Communications Committee Terms of Reference be adopted as attached.</w:t>
      </w:r>
    </w:p>
    <w:p w:rsidR="004D1AF7" w:rsidRDefault="004D1AF7" w:rsidP="00866A2D">
      <w:pPr>
        <w:autoSpaceDE w:val="0"/>
        <w:autoSpaceDN w:val="0"/>
        <w:adjustRightInd w:val="0"/>
      </w:pPr>
    </w:p>
    <w:p w:rsidR="004D1AF7" w:rsidRDefault="004D1AF7" w:rsidP="00866A2D">
      <w:pPr>
        <w:autoSpaceDE w:val="0"/>
        <w:autoSpaceDN w:val="0"/>
        <w:adjustRightInd w:val="0"/>
      </w:pPr>
      <w:r>
        <w:tab/>
      </w:r>
      <w:r>
        <w:tab/>
        <w:t>In Favour:</w:t>
      </w:r>
      <w:r>
        <w:tab/>
        <w:t>6</w:t>
      </w:r>
      <w:r>
        <w:tab/>
        <w:t>Opposing:</w:t>
      </w:r>
      <w:r>
        <w:tab/>
        <w:t>0</w:t>
      </w:r>
    </w:p>
    <w:p w:rsidR="004D1AF7" w:rsidRDefault="004D1AF7" w:rsidP="00866A2D">
      <w:pPr>
        <w:autoSpaceDE w:val="0"/>
        <w:autoSpaceDN w:val="0"/>
        <w:adjustRightInd w:val="0"/>
      </w:pPr>
    </w:p>
    <w:p w:rsidR="00866A2D" w:rsidRDefault="004D1AF7" w:rsidP="00866A2D">
      <w:pPr>
        <w:autoSpaceDE w:val="0"/>
        <w:autoSpaceDN w:val="0"/>
        <w:adjustRightInd w:val="0"/>
      </w:pPr>
      <w:r w:rsidRPr="004D1AF7">
        <w:rPr>
          <w:b/>
        </w:rPr>
        <w:t>Decision:</w:t>
      </w:r>
      <w:r>
        <w:tab/>
        <w:t>Motion carried.</w:t>
      </w:r>
    </w:p>
    <w:p w:rsidR="004D1AF7" w:rsidRDefault="004D1AF7" w:rsidP="00866A2D">
      <w:pPr>
        <w:autoSpaceDE w:val="0"/>
        <w:autoSpaceDN w:val="0"/>
        <w:adjustRightInd w:val="0"/>
      </w:pPr>
    </w:p>
    <w:p w:rsidR="004D1AF7" w:rsidRPr="004D1AF7" w:rsidRDefault="004D1AF7" w:rsidP="00866A2D">
      <w:pPr>
        <w:autoSpaceDE w:val="0"/>
        <w:autoSpaceDN w:val="0"/>
        <w:adjustRightInd w:val="0"/>
        <w:rPr>
          <w:b/>
          <w:sz w:val="26"/>
          <w:szCs w:val="26"/>
        </w:rPr>
      </w:pPr>
      <w:r w:rsidRPr="004D1AF7">
        <w:rPr>
          <w:b/>
          <w:sz w:val="26"/>
          <w:szCs w:val="26"/>
        </w:rPr>
        <w:t>Motion #18-251</w:t>
      </w:r>
    </w:p>
    <w:p w:rsidR="004D1AF7" w:rsidRPr="004D1AF7" w:rsidRDefault="004D1AF7" w:rsidP="00866A2D">
      <w:pPr>
        <w:autoSpaceDE w:val="0"/>
        <w:autoSpaceDN w:val="0"/>
        <w:adjustRightInd w:val="0"/>
        <w:rPr>
          <w:b/>
          <w:sz w:val="26"/>
          <w:szCs w:val="26"/>
        </w:rPr>
      </w:pPr>
      <w:r w:rsidRPr="004D1AF7">
        <w:rPr>
          <w:b/>
          <w:sz w:val="26"/>
          <w:szCs w:val="26"/>
        </w:rPr>
        <w:t>Planning Priori</w:t>
      </w:r>
      <w:r>
        <w:rPr>
          <w:b/>
          <w:sz w:val="26"/>
          <w:szCs w:val="26"/>
        </w:rPr>
        <w:t>ties and Communications Meeting Time</w:t>
      </w:r>
    </w:p>
    <w:p w:rsidR="004D1AF7" w:rsidRPr="004D1AF7" w:rsidRDefault="004D1AF7" w:rsidP="00866A2D">
      <w:pPr>
        <w:autoSpaceDE w:val="0"/>
        <w:autoSpaceDN w:val="0"/>
        <w:adjustRightInd w:val="0"/>
        <w:rPr>
          <w:b/>
          <w:sz w:val="26"/>
          <w:szCs w:val="26"/>
        </w:rPr>
      </w:pPr>
    </w:p>
    <w:p w:rsidR="00866A2D" w:rsidRDefault="004D1AF7" w:rsidP="00866A2D">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Woodford</w:t>
      </w:r>
      <w:r w:rsidR="00866A2D">
        <w:t xml:space="preserve"> that the </w:t>
      </w:r>
      <w:bookmarkStart w:id="9" w:name="OLE_LINK9"/>
      <w:bookmarkStart w:id="10" w:name="OLE_LINK10"/>
      <w:r w:rsidR="00866A2D">
        <w:t>Planning Priorities and Communications meetings</w:t>
      </w:r>
      <w:bookmarkEnd w:id="9"/>
      <w:bookmarkEnd w:id="10"/>
      <w:r w:rsidR="00866A2D">
        <w:t xml:space="preserve"> be held at 1:00pm Thursday on the week after Council meetings. </w:t>
      </w:r>
    </w:p>
    <w:p w:rsidR="004D1AF7" w:rsidRDefault="004D1AF7" w:rsidP="00866A2D">
      <w:pPr>
        <w:autoSpaceDE w:val="0"/>
        <w:autoSpaceDN w:val="0"/>
        <w:adjustRightInd w:val="0"/>
      </w:pPr>
    </w:p>
    <w:p w:rsidR="004D1AF7" w:rsidRDefault="004D1AF7" w:rsidP="00866A2D">
      <w:pPr>
        <w:autoSpaceDE w:val="0"/>
        <w:autoSpaceDN w:val="0"/>
        <w:adjustRightInd w:val="0"/>
      </w:pPr>
      <w:r>
        <w:lastRenderedPageBreak/>
        <w:tab/>
      </w:r>
      <w:r>
        <w:tab/>
        <w:t>In Favour:</w:t>
      </w:r>
      <w:r>
        <w:tab/>
        <w:t>6</w:t>
      </w:r>
      <w:r>
        <w:tab/>
        <w:t>Opposing:</w:t>
      </w:r>
      <w:r>
        <w:tab/>
        <w:t>0</w:t>
      </w:r>
    </w:p>
    <w:p w:rsidR="004D1AF7" w:rsidRDefault="004D1AF7" w:rsidP="00866A2D">
      <w:pPr>
        <w:autoSpaceDE w:val="0"/>
        <w:autoSpaceDN w:val="0"/>
        <w:adjustRightInd w:val="0"/>
      </w:pPr>
      <w:r>
        <w:br/>
      </w:r>
      <w:r w:rsidRPr="004D1AF7">
        <w:rPr>
          <w:b/>
        </w:rPr>
        <w:t>Decision:</w:t>
      </w:r>
      <w:r w:rsidRPr="004D1AF7">
        <w:rPr>
          <w:b/>
        </w:rPr>
        <w:tab/>
      </w:r>
      <w:r>
        <w:t>Motion carried.</w:t>
      </w:r>
    </w:p>
    <w:p w:rsidR="00DC5332" w:rsidRDefault="00DC5332" w:rsidP="00866A2D">
      <w:pPr>
        <w:autoSpaceDE w:val="0"/>
        <w:autoSpaceDN w:val="0"/>
        <w:adjustRightInd w:val="0"/>
      </w:pPr>
    </w:p>
    <w:p w:rsidR="00866A2D" w:rsidRDefault="00866A2D" w:rsidP="00866A2D">
      <w:pPr>
        <w:autoSpaceDE w:val="0"/>
        <w:autoSpaceDN w:val="0"/>
        <w:adjustRightInd w:val="0"/>
        <w:rPr>
          <w:b/>
          <w:sz w:val="28"/>
          <w:szCs w:val="28"/>
        </w:rPr>
      </w:pPr>
      <w:r w:rsidRPr="00E36025">
        <w:rPr>
          <w:b/>
          <w:sz w:val="28"/>
          <w:szCs w:val="28"/>
        </w:rPr>
        <w:t xml:space="preserve">1 Edinburgh Avenue </w:t>
      </w:r>
    </w:p>
    <w:p w:rsidR="00866A2D" w:rsidRDefault="00866A2D" w:rsidP="00866A2D">
      <w:pPr>
        <w:autoSpaceDE w:val="0"/>
        <w:autoSpaceDN w:val="0"/>
        <w:adjustRightInd w:val="0"/>
        <w:rPr>
          <w:b/>
          <w:sz w:val="28"/>
          <w:szCs w:val="28"/>
        </w:rPr>
      </w:pPr>
    </w:p>
    <w:p w:rsidR="00866A2D" w:rsidRPr="00631142" w:rsidRDefault="00866A2D" w:rsidP="00866A2D">
      <w:pPr>
        <w:autoSpaceDE w:val="0"/>
        <w:autoSpaceDN w:val="0"/>
        <w:adjustRightInd w:val="0"/>
      </w:pPr>
      <w:r w:rsidRPr="00631142">
        <w:t>The Committee reviewed the recommendation from the Engineering Committee that it sell a parcel of land adjacent to 1 Edinburgh and cost share some minor improvements to the property.  These changes are needed as a result of the Town’s converting Peterson into a cul-de-sac in 2017.  The land will have to be sold through a public tender process.</w:t>
      </w:r>
    </w:p>
    <w:p w:rsidR="00866A2D" w:rsidRPr="00631142" w:rsidRDefault="00866A2D" w:rsidP="00866A2D">
      <w:pPr>
        <w:autoSpaceDE w:val="0"/>
        <w:autoSpaceDN w:val="0"/>
        <w:adjustRightInd w:val="0"/>
      </w:pPr>
    </w:p>
    <w:p w:rsidR="00961E45" w:rsidRPr="00961E45" w:rsidRDefault="00961E45" w:rsidP="00866A2D">
      <w:pPr>
        <w:autoSpaceDE w:val="0"/>
        <w:autoSpaceDN w:val="0"/>
        <w:adjustRightInd w:val="0"/>
        <w:rPr>
          <w:b/>
          <w:sz w:val="26"/>
          <w:szCs w:val="26"/>
        </w:rPr>
      </w:pPr>
      <w:r w:rsidRPr="00961E45">
        <w:rPr>
          <w:b/>
          <w:sz w:val="26"/>
          <w:szCs w:val="26"/>
        </w:rPr>
        <w:t>Motion #18-252</w:t>
      </w:r>
    </w:p>
    <w:p w:rsidR="00961E45" w:rsidRPr="00961E45" w:rsidRDefault="00961E45" w:rsidP="00866A2D">
      <w:pPr>
        <w:autoSpaceDE w:val="0"/>
        <w:autoSpaceDN w:val="0"/>
        <w:adjustRightInd w:val="0"/>
        <w:rPr>
          <w:b/>
          <w:sz w:val="26"/>
          <w:szCs w:val="26"/>
        </w:rPr>
      </w:pPr>
      <w:r w:rsidRPr="00961E45">
        <w:rPr>
          <w:b/>
          <w:sz w:val="26"/>
          <w:szCs w:val="26"/>
        </w:rPr>
        <w:t>1 Edinburgh Avenue</w:t>
      </w:r>
    </w:p>
    <w:p w:rsidR="00961E45" w:rsidRDefault="00961E45" w:rsidP="00866A2D">
      <w:pPr>
        <w:autoSpaceDE w:val="0"/>
        <w:autoSpaceDN w:val="0"/>
        <w:adjustRightInd w:val="0"/>
      </w:pPr>
    </w:p>
    <w:p w:rsidR="00866A2D" w:rsidRPr="00631142" w:rsidRDefault="00961E45" w:rsidP="00866A2D">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Fudge</w:t>
      </w:r>
      <w:r w:rsidR="00866A2D" w:rsidRPr="00631142">
        <w:t xml:space="preserve"> that the Town cost share improvements to the</w:t>
      </w:r>
      <w:r>
        <w:t xml:space="preserve"> 1</w:t>
      </w:r>
      <w:r w:rsidR="00866A2D" w:rsidRPr="00631142">
        <w:t xml:space="preserve"> Edinburgh Avenue property including paving a bulb and sealing the driveway on a 50/50 basis with the homeowner.</w:t>
      </w:r>
    </w:p>
    <w:p w:rsidR="00866A2D" w:rsidRDefault="00866A2D" w:rsidP="00866A2D">
      <w:pPr>
        <w:autoSpaceDE w:val="0"/>
        <w:autoSpaceDN w:val="0"/>
        <w:adjustRightInd w:val="0"/>
      </w:pPr>
    </w:p>
    <w:p w:rsidR="00866A2D" w:rsidRDefault="00961E45" w:rsidP="00CB1122">
      <w:r>
        <w:tab/>
      </w:r>
      <w:r>
        <w:tab/>
        <w:t>In Favour:</w:t>
      </w:r>
      <w:r>
        <w:tab/>
        <w:t>6</w:t>
      </w:r>
      <w:r>
        <w:tab/>
        <w:t>Opposing:</w:t>
      </w:r>
      <w:r>
        <w:tab/>
        <w:t>0</w:t>
      </w:r>
    </w:p>
    <w:p w:rsidR="00961E45" w:rsidRDefault="00961E45" w:rsidP="00CB1122"/>
    <w:p w:rsidR="00961E45" w:rsidRDefault="00961E45" w:rsidP="00CB1122">
      <w:r w:rsidRPr="00961E45">
        <w:rPr>
          <w:b/>
        </w:rPr>
        <w:t>Decision:</w:t>
      </w:r>
      <w:r>
        <w:tab/>
        <w:t>Motion carried.</w:t>
      </w:r>
    </w:p>
    <w:p w:rsidR="0046571C" w:rsidRDefault="0046571C" w:rsidP="00CB1122"/>
    <w:p w:rsidR="00635629" w:rsidRDefault="00635629" w:rsidP="00CB1122"/>
    <w:p w:rsidR="002F7E13" w:rsidRDefault="00FF45C7" w:rsidP="00F74959">
      <w:pPr>
        <w:pStyle w:val="Heading3"/>
        <w:spacing w:before="0"/>
      </w:pPr>
      <w:r>
        <w:t>G</w:t>
      </w:r>
      <w:r w:rsidR="00DB67F8">
        <w:t>.</w:t>
      </w:r>
      <w:r w:rsidR="00DB67F8">
        <w:tab/>
        <w:t>Other Reports:</w:t>
      </w:r>
    </w:p>
    <w:p w:rsidR="00F74959" w:rsidRDefault="00635629" w:rsidP="00635629">
      <w:pPr>
        <w:ind w:firstLine="720"/>
      </w:pPr>
      <w:r>
        <w:t>None.</w:t>
      </w:r>
    </w:p>
    <w:bookmarkEnd w:id="5"/>
    <w:bookmarkEnd w:id="6"/>
    <w:p w:rsidR="00CC7120" w:rsidRDefault="000653A4" w:rsidP="005D179E">
      <w:pPr>
        <w:pStyle w:val="Heading1"/>
      </w:pPr>
      <w:r>
        <w:t>7</w:t>
      </w:r>
      <w:r w:rsidR="00FC700D">
        <w:t>.</w:t>
      </w:r>
      <w:r w:rsidR="00FC700D">
        <w:tab/>
      </w:r>
      <w:r w:rsidR="00403134">
        <w:t>ADMINISTRATION</w:t>
      </w:r>
    </w:p>
    <w:p w:rsidR="008C3E2F" w:rsidRPr="008C3E2F" w:rsidRDefault="008C3E2F" w:rsidP="008C3E2F">
      <w:pPr>
        <w:ind w:firstLine="720"/>
      </w:pPr>
      <w:r>
        <w:t>None.</w:t>
      </w:r>
      <w:r>
        <w:tab/>
      </w:r>
    </w:p>
    <w:p w:rsidR="00A01952" w:rsidRDefault="007220DE" w:rsidP="00C05A61">
      <w:pPr>
        <w:pStyle w:val="Heading1"/>
      </w:pPr>
      <w:r>
        <w:t>8</w:t>
      </w:r>
      <w:r w:rsidR="00CC7120">
        <w:t>.</w:t>
      </w:r>
      <w:r w:rsidR="00CC7120">
        <w:tab/>
      </w:r>
      <w:r w:rsidR="00403134">
        <w:t>CORRESPONDENCE</w:t>
      </w:r>
    </w:p>
    <w:p w:rsidR="00723516" w:rsidRDefault="00723516" w:rsidP="00723516">
      <w:r>
        <w:tab/>
        <w:t>None.</w:t>
      </w:r>
    </w:p>
    <w:p w:rsidR="007E0D19" w:rsidRDefault="007E1C97" w:rsidP="00FC700D">
      <w:pPr>
        <w:pStyle w:val="Heading1"/>
      </w:pPr>
      <w:r>
        <w:t>9</w:t>
      </w:r>
      <w:r w:rsidR="00FC700D">
        <w:t>.</w:t>
      </w:r>
      <w:r w:rsidR="00FC700D">
        <w:tab/>
      </w:r>
      <w:r w:rsidR="00403134">
        <w:t xml:space="preserve">NEW BUSINESS </w:t>
      </w:r>
    </w:p>
    <w:p w:rsidR="00DE28ED" w:rsidRPr="00DE28ED" w:rsidRDefault="00DE28ED" w:rsidP="00DE28ED">
      <w:pPr>
        <w:pStyle w:val="Heading3"/>
      </w:pPr>
      <w:r>
        <w:t>Crack Sealing Quotations</w:t>
      </w:r>
    </w:p>
    <w:p w:rsidR="00DE28ED" w:rsidRDefault="00DE28ED" w:rsidP="00DE28ED">
      <w:pPr>
        <w:rPr>
          <w:b/>
          <w:u w:val="single"/>
        </w:rPr>
      </w:pPr>
    </w:p>
    <w:p w:rsidR="00DE28ED" w:rsidRDefault="00DE28ED" w:rsidP="00DE28ED">
      <w:r>
        <w:t>The Town invited quotations for crack sealing of Town streets and one bid was received.  This work is planned to be carried out this fall on various streets throughout Town.</w:t>
      </w:r>
    </w:p>
    <w:p w:rsidR="008C70B8" w:rsidRDefault="008C70B8" w:rsidP="00DE28ED"/>
    <w:p w:rsidR="008C70B8" w:rsidRDefault="008C70B8" w:rsidP="00DE28ED"/>
    <w:p w:rsidR="008C70B8" w:rsidRDefault="008C70B8" w:rsidP="00DE28ED"/>
    <w:p w:rsidR="00CA5386" w:rsidRDefault="00CA5386" w:rsidP="00DE28ED"/>
    <w:p w:rsidR="00CA5386" w:rsidRPr="00CA5386" w:rsidRDefault="00CA5386" w:rsidP="00DE28ED">
      <w:pPr>
        <w:rPr>
          <w:b/>
          <w:sz w:val="26"/>
          <w:szCs w:val="26"/>
        </w:rPr>
      </w:pPr>
      <w:r w:rsidRPr="00CA5386">
        <w:rPr>
          <w:b/>
          <w:sz w:val="26"/>
          <w:szCs w:val="26"/>
        </w:rPr>
        <w:lastRenderedPageBreak/>
        <w:t>Motion #18-253</w:t>
      </w:r>
    </w:p>
    <w:p w:rsidR="00CA5386" w:rsidRPr="00CA5386" w:rsidRDefault="00CA5386" w:rsidP="00DE28ED">
      <w:pPr>
        <w:rPr>
          <w:b/>
          <w:sz w:val="26"/>
          <w:szCs w:val="26"/>
        </w:rPr>
      </w:pPr>
      <w:r w:rsidRPr="00CA5386">
        <w:rPr>
          <w:b/>
          <w:sz w:val="26"/>
          <w:szCs w:val="26"/>
        </w:rPr>
        <w:t>Crack Sealing Quotations</w:t>
      </w:r>
    </w:p>
    <w:p w:rsidR="00DE28ED" w:rsidRDefault="00DE28ED" w:rsidP="00DE28ED"/>
    <w:p w:rsidR="00DE28ED" w:rsidRDefault="00CA5386" w:rsidP="00DE28ED">
      <w:r>
        <w:t xml:space="preserve">Moved by </w:t>
      </w:r>
      <w:proofErr w:type="spellStart"/>
      <w:r>
        <w:t>Councillor</w:t>
      </w:r>
      <w:proofErr w:type="spellEnd"/>
      <w:r>
        <w:t xml:space="preserve"> Dove and seconded by </w:t>
      </w:r>
      <w:proofErr w:type="spellStart"/>
      <w:r>
        <w:t>Councillor</w:t>
      </w:r>
      <w:proofErr w:type="spellEnd"/>
      <w:r>
        <w:t xml:space="preserve"> Fudge</w:t>
      </w:r>
      <w:r w:rsidR="00DE28ED">
        <w:t xml:space="preserve"> that the Town accept Crown Contracting’s bid for the provision of crack sealing services.  </w:t>
      </w:r>
    </w:p>
    <w:p w:rsidR="00CA5386" w:rsidRDefault="00CA5386" w:rsidP="00DE28ED"/>
    <w:p w:rsidR="00CA5386" w:rsidRDefault="00CA5386" w:rsidP="00DE28ED">
      <w:r>
        <w:tab/>
      </w:r>
      <w:r>
        <w:tab/>
        <w:t>In Favour:</w:t>
      </w:r>
      <w:r>
        <w:tab/>
        <w:t>6</w:t>
      </w:r>
      <w:r>
        <w:tab/>
        <w:t>Opposing:</w:t>
      </w:r>
      <w:r>
        <w:tab/>
        <w:t>0</w:t>
      </w:r>
    </w:p>
    <w:p w:rsidR="00CA5386" w:rsidRDefault="00CA5386" w:rsidP="00DE28ED">
      <w:r>
        <w:br/>
      </w:r>
      <w:r w:rsidRPr="00CA5386">
        <w:rPr>
          <w:b/>
        </w:rPr>
        <w:t>Decision:</w:t>
      </w:r>
      <w:r>
        <w:tab/>
        <w:t>Motion carried.</w:t>
      </w:r>
    </w:p>
    <w:p w:rsidR="00DE28ED" w:rsidRDefault="00DE28ED" w:rsidP="00DE28ED"/>
    <w:p w:rsidR="00DE28ED" w:rsidRPr="009D351C" w:rsidRDefault="00DE28ED" w:rsidP="00DE28ED">
      <w:r>
        <w:t xml:space="preserve">The bid is $3.29 per linear </w:t>
      </w:r>
      <w:proofErr w:type="spellStart"/>
      <w:r>
        <w:t>metre</w:t>
      </w:r>
      <w:proofErr w:type="spellEnd"/>
      <w:r>
        <w:t xml:space="preserve"> and the Town plans to carry out approximately $29,600 in work under this contract.</w:t>
      </w:r>
    </w:p>
    <w:p w:rsidR="00E06B44" w:rsidRDefault="00E06B44" w:rsidP="00A20B3A"/>
    <w:p w:rsidR="00CA5386" w:rsidRDefault="00CA5386" w:rsidP="0027390D">
      <w:pPr>
        <w:pStyle w:val="Heading3"/>
      </w:pPr>
      <w:r>
        <w:t>M</w:t>
      </w:r>
      <w:r w:rsidR="0027390D">
        <w:t>unicipal</w:t>
      </w:r>
      <w:r>
        <w:t xml:space="preserve"> I</w:t>
      </w:r>
      <w:r w:rsidR="0027390D">
        <w:t xml:space="preserve">nfrastructure </w:t>
      </w:r>
      <w:r>
        <w:t>A</w:t>
      </w:r>
      <w:r w:rsidR="0027390D">
        <w:t>greement</w:t>
      </w:r>
      <w:r>
        <w:t xml:space="preserve"> A</w:t>
      </w:r>
      <w:r w:rsidR="0027390D">
        <w:t>mendment</w:t>
      </w:r>
    </w:p>
    <w:p w:rsidR="00CA5386" w:rsidRDefault="00CA5386" w:rsidP="00CA5386">
      <w:pPr>
        <w:rPr>
          <w:b/>
          <w:u w:val="single"/>
        </w:rPr>
      </w:pPr>
    </w:p>
    <w:p w:rsidR="00CA5386" w:rsidRDefault="00CA5386" w:rsidP="00CA5386">
      <w:r>
        <w:t xml:space="preserve">At the last Council meeting a motion was approved to sign Amendment #1 for the Municipal Infrastructure Agreement with the Provincial Government.  This Amendment is being made to reallocate savings on some projects to others that have gone over budget.  </w:t>
      </w:r>
    </w:p>
    <w:p w:rsidR="00CA5386" w:rsidRDefault="00CA5386" w:rsidP="00CA5386"/>
    <w:p w:rsidR="00CA5386" w:rsidRDefault="00CA5386" w:rsidP="00CA5386">
      <w:r>
        <w:t>The Province has advised us that the motion is not acceptable as it did not state the amount of the funding in the motion.  Because of this the original motion has to be rescinded and a new motion passed.</w:t>
      </w:r>
    </w:p>
    <w:p w:rsidR="00CA5386" w:rsidRDefault="00CA5386" w:rsidP="00CA5386"/>
    <w:p w:rsidR="0027390D" w:rsidRPr="0027390D" w:rsidRDefault="0027390D" w:rsidP="00CA5386">
      <w:pPr>
        <w:rPr>
          <w:b/>
          <w:sz w:val="26"/>
          <w:szCs w:val="26"/>
        </w:rPr>
      </w:pPr>
      <w:r w:rsidRPr="0027390D">
        <w:rPr>
          <w:b/>
          <w:sz w:val="26"/>
          <w:szCs w:val="26"/>
        </w:rPr>
        <w:t>Motion #18-254</w:t>
      </w:r>
    </w:p>
    <w:p w:rsidR="0027390D" w:rsidRPr="0027390D" w:rsidRDefault="0027390D" w:rsidP="00CA5386">
      <w:pPr>
        <w:rPr>
          <w:b/>
          <w:sz w:val="26"/>
          <w:szCs w:val="26"/>
        </w:rPr>
      </w:pPr>
      <w:r w:rsidRPr="0027390D">
        <w:rPr>
          <w:b/>
          <w:sz w:val="26"/>
          <w:szCs w:val="26"/>
        </w:rPr>
        <w:t>Municipal Infrastructure Agreement Amendment Rescinded</w:t>
      </w:r>
    </w:p>
    <w:p w:rsidR="0027390D" w:rsidRDefault="0027390D" w:rsidP="00CA5386"/>
    <w:p w:rsidR="00CA5386" w:rsidRDefault="0027390D" w:rsidP="00CA5386">
      <w:r>
        <w:t>M</w:t>
      </w:r>
      <w:r w:rsidR="00CA5386">
        <w:t>ove</w:t>
      </w:r>
      <w:r>
        <w:t xml:space="preserve">d by </w:t>
      </w:r>
      <w:proofErr w:type="spellStart"/>
      <w:r>
        <w:t>Councillor</w:t>
      </w:r>
      <w:proofErr w:type="spellEnd"/>
      <w:r>
        <w:t xml:space="preserve"> Dove and seconded by </w:t>
      </w:r>
      <w:proofErr w:type="spellStart"/>
      <w:r>
        <w:t>Councillor</w:t>
      </w:r>
      <w:proofErr w:type="spellEnd"/>
      <w:r>
        <w:t xml:space="preserve"> Woodford</w:t>
      </w:r>
      <w:r w:rsidR="00CA5386">
        <w:t xml:space="preserve"> that Motion #18-233 be rescinded.</w:t>
      </w:r>
    </w:p>
    <w:p w:rsidR="0027390D" w:rsidRDefault="0027390D" w:rsidP="00CA5386"/>
    <w:p w:rsidR="0027390D" w:rsidRDefault="0027390D" w:rsidP="00CA5386">
      <w:r>
        <w:tab/>
      </w:r>
      <w:r>
        <w:tab/>
        <w:t>In Favour:</w:t>
      </w:r>
      <w:r>
        <w:tab/>
        <w:t>6</w:t>
      </w:r>
      <w:r>
        <w:tab/>
        <w:t>Opposing:</w:t>
      </w:r>
      <w:r>
        <w:tab/>
        <w:t>0</w:t>
      </w:r>
    </w:p>
    <w:p w:rsidR="0027390D" w:rsidRDefault="0027390D" w:rsidP="00CA5386"/>
    <w:p w:rsidR="0027390D" w:rsidRDefault="0027390D" w:rsidP="00CA5386">
      <w:r w:rsidRPr="0027390D">
        <w:rPr>
          <w:b/>
        </w:rPr>
        <w:t>Decision:</w:t>
      </w:r>
      <w:r>
        <w:tab/>
        <w:t>Motion carried.</w:t>
      </w:r>
    </w:p>
    <w:p w:rsidR="0027390D" w:rsidRDefault="0027390D" w:rsidP="00CA5386"/>
    <w:p w:rsidR="0027390D" w:rsidRPr="0027390D" w:rsidRDefault="0027390D" w:rsidP="00CA5386">
      <w:pPr>
        <w:rPr>
          <w:b/>
          <w:sz w:val="26"/>
          <w:szCs w:val="26"/>
        </w:rPr>
      </w:pPr>
      <w:r w:rsidRPr="0027390D">
        <w:rPr>
          <w:b/>
          <w:sz w:val="26"/>
          <w:szCs w:val="26"/>
        </w:rPr>
        <w:t>Motion #18-255</w:t>
      </w:r>
    </w:p>
    <w:p w:rsidR="0027390D" w:rsidRPr="0027390D" w:rsidRDefault="0027390D" w:rsidP="00CA5386">
      <w:pPr>
        <w:rPr>
          <w:b/>
          <w:sz w:val="26"/>
          <w:szCs w:val="26"/>
        </w:rPr>
      </w:pPr>
      <w:r w:rsidRPr="0027390D">
        <w:rPr>
          <w:b/>
          <w:sz w:val="26"/>
          <w:szCs w:val="26"/>
        </w:rPr>
        <w:t>Municipal Infrastructure Agreement Amendment</w:t>
      </w:r>
    </w:p>
    <w:p w:rsidR="00CA5386" w:rsidRDefault="00CA5386" w:rsidP="00CA5386"/>
    <w:p w:rsidR="00CA5386" w:rsidRDefault="0027390D" w:rsidP="00CA5386">
      <w:r>
        <w:t xml:space="preserve">Moved by </w:t>
      </w:r>
      <w:proofErr w:type="spellStart"/>
      <w:r>
        <w:t>Councillor</w:t>
      </w:r>
      <w:proofErr w:type="spellEnd"/>
      <w:r>
        <w:t xml:space="preserve"> Dove and seconded by </w:t>
      </w:r>
      <w:proofErr w:type="spellStart"/>
      <w:r>
        <w:t>Councillor</w:t>
      </w:r>
      <w:proofErr w:type="spellEnd"/>
      <w:r>
        <w:t xml:space="preserve"> Woodford</w:t>
      </w:r>
      <w:r w:rsidR="00CA5386">
        <w:t xml:space="preserve"> that Council amend its cost-shared funding agreement as outlined in the Municipal Affairs and Environment letter authorizing funding reallocation dated August 7, 2018 for the 2012-2014 and 2014-2017 Multi Year Capital Works Program totaling $12,413,313.  The Town of Gander agrees to provide $3,553,997 in funding for this project and authorizes the Mayor and Town Clerk to enter into a funding agreement with the Department of Municipal Affairs and Environment on behalf of the Town of Gander.</w:t>
      </w:r>
    </w:p>
    <w:p w:rsidR="0027390D" w:rsidRDefault="0027390D" w:rsidP="00CA5386">
      <w:r>
        <w:lastRenderedPageBreak/>
        <w:tab/>
      </w:r>
      <w:r>
        <w:tab/>
        <w:t>In Favour:</w:t>
      </w:r>
      <w:r>
        <w:tab/>
        <w:t>6</w:t>
      </w:r>
      <w:r>
        <w:tab/>
        <w:t>Opposing:</w:t>
      </w:r>
      <w:r>
        <w:tab/>
        <w:t>0</w:t>
      </w:r>
    </w:p>
    <w:p w:rsidR="0027390D" w:rsidRDefault="0027390D" w:rsidP="00CA5386"/>
    <w:p w:rsidR="0027390D" w:rsidRDefault="0027390D" w:rsidP="00CA5386">
      <w:r w:rsidRPr="0027390D">
        <w:rPr>
          <w:b/>
        </w:rPr>
        <w:t>Decision:</w:t>
      </w:r>
      <w:r>
        <w:tab/>
        <w:t>Motion carried.</w:t>
      </w:r>
    </w:p>
    <w:p w:rsidR="00C6007F" w:rsidRDefault="00C6007F" w:rsidP="00CA5386"/>
    <w:p w:rsidR="00C6007F" w:rsidRPr="00C6007F" w:rsidRDefault="00C6007F" w:rsidP="00C6007F">
      <w:pPr>
        <w:pStyle w:val="Heading3"/>
      </w:pPr>
      <w:r w:rsidRPr="00C6007F">
        <w:t>Aviva Community Fund</w:t>
      </w:r>
    </w:p>
    <w:p w:rsidR="00C6007F" w:rsidRDefault="00C6007F" w:rsidP="00CA5386"/>
    <w:p w:rsidR="003E2934" w:rsidRDefault="00936E60" w:rsidP="00C6007F">
      <w:pPr>
        <w:rPr>
          <w:rFonts w:cstheme="minorHAnsi"/>
        </w:rPr>
      </w:pPr>
      <w:r>
        <w:rPr>
          <w:rFonts w:cstheme="minorHAnsi"/>
        </w:rPr>
        <w:t>The Deputy Mayor informed Council that t</w:t>
      </w:r>
      <w:r w:rsidR="003E2934">
        <w:rPr>
          <w:rFonts w:cstheme="minorHAnsi"/>
        </w:rPr>
        <w:t>he Town of Gander is in the running for the Aviva Community Fund.  This funding is awarded to a community with an idea that will bring people together and also have a long-lasting impact.  Our idea is to provide accessible playground equipment in our community</w:t>
      </w:r>
    </w:p>
    <w:p w:rsidR="003E2934" w:rsidRDefault="003E2934" w:rsidP="00C6007F">
      <w:pPr>
        <w:rPr>
          <w:rFonts w:cstheme="minorHAnsi"/>
        </w:rPr>
      </w:pPr>
    </w:p>
    <w:p w:rsidR="00C6007F" w:rsidRDefault="00C6007F" w:rsidP="00C6007F">
      <w:pPr>
        <w:rPr>
          <w:rFonts w:cstheme="minorHAnsi"/>
        </w:rPr>
      </w:pPr>
      <w:r w:rsidRPr="00C6007F">
        <w:rPr>
          <w:rFonts w:cstheme="minorHAnsi"/>
        </w:rPr>
        <w:t xml:space="preserve">We are asking for your help by voting for our idea.  You just need to go to </w:t>
      </w:r>
      <w:hyperlink r:id="rId9" w:history="1">
        <w:r w:rsidRPr="00C6007F">
          <w:rPr>
            <w:rStyle w:val="Hyperlink"/>
            <w:rFonts w:cstheme="minorHAnsi"/>
          </w:rPr>
          <w:t>www.avivacommunityfund.org</w:t>
        </w:r>
      </w:hyperlink>
      <w:r w:rsidRPr="00C6007F">
        <w:rPr>
          <w:rFonts w:cstheme="minorHAnsi"/>
        </w:rPr>
        <w:t xml:space="preserve"> and register.  Once registered, you will be assigned 10 votes.  These 10 votes can be used to vote on various ideas or you can use all your votes on one idea.  Voting is only open </w:t>
      </w:r>
      <w:r w:rsidR="002F053F">
        <w:rPr>
          <w:rFonts w:cstheme="minorHAnsi"/>
        </w:rPr>
        <w:t>un</w:t>
      </w:r>
      <w:r w:rsidRPr="00C6007F">
        <w:rPr>
          <w:rFonts w:cstheme="minorHAnsi"/>
        </w:rPr>
        <w:t>til Oct 4</w:t>
      </w:r>
      <w:r w:rsidRPr="00C6007F">
        <w:rPr>
          <w:rFonts w:cstheme="minorHAnsi"/>
          <w:vertAlign w:val="superscript"/>
        </w:rPr>
        <w:t>th</w:t>
      </w:r>
      <w:r w:rsidRPr="00C6007F">
        <w:rPr>
          <w:rFonts w:cstheme="minorHAnsi"/>
        </w:rPr>
        <w:t xml:space="preserve">.  Check out the Town of Gander’s Facebook page for more information or to find the direct link.  You can also contact the Recreation Department at 651-5927 for more information or help with voting.  </w:t>
      </w:r>
    </w:p>
    <w:p w:rsidR="00C6007F" w:rsidRDefault="00C6007F" w:rsidP="00C6007F">
      <w:pPr>
        <w:pStyle w:val="Heading3"/>
      </w:pPr>
      <w:r>
        <w:t>Roads to End Violence</w:t>
      </w:r>
    </w:p>
    <w:p w:rsidR="00936E60" w:rsidRDefault="00936E60" w:rsidP="00DC5332"/>
    <w:p w:rsidR="00E06B44" w:rsidRDefault="00936E60" w:rsidP="00A20B3A">
      <w:proofErr w:type="spellStart"/>
      <w:r>
        <w:t>Councillor</w:t>
      </w:r>
      <w:proofErr w:type="spellEnd"/>
      <w:r>
        <w:t xml:space="preserve"> Brown advised that the Roads to End Violence and the Gander Women’s Centre will be lighting up the Town Square gazebo with purple lights on Thursday, September 27</w:t>
      </w:r>
      <w:r w:rsidRPr="00DC5332">
        <w:rPr>
          <w:vertAlign w:val="superscript"/>
        </w:rPr>
        <w:t>th</w:t>
      </w:r>
      <w:r>
        <w:t xml:space="preserve"> in recognition of Sexual </w:t>
      </w:r>
      <w:proofErr w:type="spellStart"/>
      <w:r>
        <w:t>Violece</w:t>
      </w:r>
      <w:proofErr w:type="spellEnd"/>
      <w:r>
        <w:t xml:space="preserve"> Awareness month and Take Back the Night.</w:t>
      </w:r>
    </w:p>
    <w:p w:rsidR="00E06B44" w:rsidRPr="00F46E87" w:rsidRDefault="00E06B44" w:rsidP="00A20B3A"/>
    <w:p w:rsidR="001B47BD" w:rsidRPr="00806CDF" w:rsidRDefault="00B0215E" w:rsidP="00806CDF">
      <w:pPr>
        <w:jc w:val="left"/>
        <w:rPr>
          <w:b/>
          <w:sz w:val="26"/>
          <w:szCs w:val="26"/>
        </w:rPr>
      </w:pPr>
      <w:r w:rsidRPr="00806CDF">
        <w:rPr>
          <w:b/>
          <w:sz w:val="26"/>
          <w:szCs w:val="26"/>
        </w:rPr>
        <w:t>Motion #</w:t>
      </w:r>
      <w:r w:rsidR="000653A4">
        <w:rPr>
          <w:b/>
          <w:sz w:val="26"/>
          <w:szCs w:val="26"/>
        </w:rPr>
        <w:t>18-</w:t>
      </w:r>
      <w:r w:rsidR="00C6007F">
        <w:rPr>
          <w:b/>
          <w:sz w:val="26"/>
          <w:szCs w:val="26"/>
        </w:rPr>
        <w:t>256</w:t>
      </w:r>
    </w:p>
    <w:p w:rsidR="00B0215E" w:rsidRPr="00806CDF" w:rsidRDefault="00B0215E" w:rsidP="00B0215E">
      <w:pPr>
        <w:rPr>
          <w:b/>
          <w:sz w:val="26"/>
          <w:szCs w:val="26"/>
        </w:rPr>
      </w:pPr>
      <w:r w:rsidRPr="00806CDF">
        <w:rPr>
          <w:b/>
          <w:sz w:val="26"/>
          <w:szCs w:val="26"/>
        </w:rPr>
        <w:t>Adjournment</w:t>
      </w:r>
    </w:p>
    <w:p w:rsidR="00B0215E" w:rsidRPr="00806CDF" w:rsidRDefault="00B0215E" w:rsidP="00B0215E">
      <w:pPr>
        <w:rPr>
          <w:b/>
        </w:rPr>
      </w:pPr>
    </w:p>
    <w:p w:rsidR="00B0215E" w:rsidRPr="00C6007F" w:rsidRDefault="00B0215E" w:rsidP="00B0215E">
      <w:r w:rsidRPr="00806CDF">
        <w:t xml:space="preserve">There being no further business, it was moved </w:t>
      </w:r>
      <w:r w:rsidR="009260B2">
        <w:t xml:space="preserve">by </w:t>
      </w:r>
      <w:proofErr w:type="spellStart"/>
      <w:r w:rsidR="009260B2">
        <w:t>Councillor</w:t>
      </w:r>
      <w:proofErr w:type="spellEnd"/>
      <w:r w:rsidR="009260B2">
        <w:t xml:space="preserve"> Dove</w:t>
      </w:r>
      <w:r w:rsidR="00AB57DB" w:rsidRPr="00806CDF">
        <w:t xml:space="preserve"> </w:t>
      </w:r>
      <w:r w:rsidR="00B14A07" w:rsidRPr="00806CDF">
        <w:t xml:space="preserve">and seconded by </w:t>
      </w:r>
      <w:r w:rsidR="00C6007F" w:rsidRPr="00C6007F">
        <w:t>Deputy Mayor Polle</w:t>
      </w:r>
      <w:r w:rsidR="00C6007F">
        <w:t>tt</w:t>
      </w:r>
      <w:r w:rsidR="001B47BD" w:rsidRPr="00C6007F">
        <w:t xml:space="preserve"> </w:t>
      </w:r>
      <w:r w:rsidR="00B83E10" w:rsidRPr="00C6007F">
        <w:t>t</w:t>
      </w:r>
      <w:r w:rsidRPr="00C6007F">
        <w:t>hat the meeting be adjourned.</w:t>
      </w:r>
    </w:p>
    <w:p w:rsidR="003B700F" w:rsidRPr="00C6007F" w:rsidRDefault="003B700F" w:rsidP="00B0215E"/>
    <w:p w:rsidR="00CE2F98" w:rsidRPr="00806CDF" w:rsidRDefault="002D7467" w:rsidP="00562AF3">
      <w:pPr>
        <w:ind w:left="720" w:firstLine="720"/>
      </w:pPr>
      <w:r w:rsidRPr="00806CDF">
        <w:t>In Favour:</w:t>
      </w:r>
      <w:r w:rsidRPr="00806CDF">
        <w:tab/>
      </w:r>
      <w:r w:rsidR="009260B2">
        <w:t>6</w:t>
      </w:r>
      <w:r w:rsidR="00B0215E" w:rsidRPr="00806CDF">
        <w:tab/>
        <w:t>Opposing:</w:t>
      </w:r>
      <w:r w:rsidR="00B0215E" w:rsidRPr="00806CDF">
        <w:tab/>
      </w:r>
      <w:r w:rsidR="00CC10D5" w:rsidRPr="00806CDF">
        <w:t>0</w:t>
      </w:r>
    </w:p>
    <w:p w:rsidR="00312001" w:rsidRPr="00806CDF" w:rsidRDefault="00312001" w:rsidP="00562AF3">
      <w:pPr>
        <w:ind w:left="720" w:firstLine="720"/>
      </w:pPr>
    </w:p>
    <w:p w:rsidR="001C16A5" w:rsidRPr="00806CDF" w:rsidRDefault="00B0215E" w:rsidP="007E0D19">
      <w:r w:rsidRPr="00806CDF">
        <w:rPr>
          <w:b/>
        </w:rPr>
        <w:t>Decision:</w:t>
      </w:r>
      <w:r w:rsidRPr="00806CDF">
        <w:rPr>
          <w:b/>
        </w:rPr>
        <w:tab/>
      </w:r>
      <w:r w:rsidRPr="00806CDF">
        <w:t xml:space="preserve">Motion </w:t>
      </w:r>
      <w:r w:rsidR="001C16A5" w:rsidRPr="00806CDF">
        <w:t>carried.</w:t>
      </w:r>
    </w:p>
    <w:p w:rsidR="001412F0" w:rsidRDefault="001412F0" w:rsidP="007E0D19"/>
    <w:p w:rsidR="00A258BA" w:rsidRDefault="00A258BA" w:rsidP="007E0D19"/>
    <w:p w:rsidR="00FF40F4" w:rsidRDefault="00FD04DC" w:rsidP="007E0D19">
      <w:r>
        <w:t>T</w:t>
      </w:r>
      <w:r w:rsidR="00FC700D" w:rsidRPr="00806CDF">
        <w:t>he meeting adjourned at</w:t>
      </w:r>
      <w:r w:rsidR="009918ED" w:rsidRPr="00806CDF">
        <w:t xml:space="preserve"> </w:t>
      </w:r>
      <w:r w:rsidR="00936E60">
        <w:t>6</w:t>
      </w:r>
      <w:r w:rsidR="00562AF3" w:rsidRPr="00806CDF">
        <w:t>:</w:t>
      </w:r>
      <w:r w:rsidR="00C6007F">
        <w:t>20</w:t>
      </w:r>
      <w:r w:rsidR="004C7731" w:rsidRPr="00806CDF">
        <w:t xml:space="preserve"> </w:t>
      </w:r>
      <w:r w:rsidR="00FC4E11" w:rsidRPr="00806CDF">
        <w:t>p</w:t>
      </w:r>
      <w:r w:rsidR="004C7731" w:rsidRPr="00806CDF">
        <w:t>.</w:t>
      </w:r>
      <w:r w:rsidR="00FC4E11" w:rsidRPr="00806CDF">
        <w:t>m</w:t>
      </w:r>
      <w:r w:rsidR="00C613CD" w:rsidRPr="00806CDF">
        <w:t>.</w:t>
      </w:r>
    </w:p>
    <w:p w:rsidR="00D26C0C" w:rsidRDefault="00D26C0C" w:rsidP="007E0D19"/>
    <w:p w:rsidR="00C6007F" w:rsidRPr="00806CDF" w:rsidRDefault="00C6007F" w:rsidP="007E0D19"/>
    <w:p w:rsidR="00FC700D" w:rsidRPr="00D26C0C" w:rsidRDefault="00C976F2">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88724A" w:rsidRDefault="0088724A" w:rsidP="00FC700D">
      <w:pPr>
        <w:rPr>
          <w:b/>
        </w:rPr>
      </w:pPr>
    </w:p>
    <w:p w:rsidR="009260B2" w:rsidRPr="008E466B" w:rsidRDefault="009260B2" w:rsidP="00FC700D">
      <w:pPr>
        <w:rPr>
          <w:b/>
        </w:rPr>
      </w:pPr>
    </w:p>
    <w:p w:rsidR="007F2224" w:rsidRPr="008E466B" w:rsidRDefault="007F2224" w:rsidP="00FC700D">
      <w:pPr>
        <w:rPr>
          <w:b/>
        </w:rPr>
      </w:pPr>
      <w:r w:rsidRPr="008E466B">
        <w:rPr>
          <w:b/>
        </w:rPr>
        <w:t>___________________________________</w:t>
      </w:r>
    </w:p>
    <w:p w:rsidR="007F2224" w:rsidRPr="008E466B" w:rsidRDefault="00C6007F" w:rsidP="00FC700D">
      <w:pPr>
        <w:rPr>
          <w:b/>
        </w:rPr>
      </w:pPr>
      <w:r>
        <w:rPr>
          <w:b/>
        </w:rPr>
        <w:t>G. Brown</w:t>
      </w:r>
      <w:r w:rsidR="00E1397F" w:rsidRPr="008E466B">
        <w:rPr>
          <w:b/>
        </w:rPr>
        <w:t>, Town Clerk</w:t>
      </w:r>
    </w:p>
    <w:sectPr w:rsidR="007F2224" w:rsidRPr="008E466B" w:rsidSect="00DF7074">
      <w:headerReference w:type="default" r:id="rId10"/>
      <w:headerReference w:type="first" r:id="rId11"/>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6F2" w:rsidRDefault="00C976F2" w:rsidP="007E0D19">
      <w:r>
        <w:separator/>
      </w:r>
    </w:p>
  </w:endnote>
  <w:endnote w:type="continuationSeparator" w:id="0">
    <w:p w:rsidR="00C976F2" w:rsidRDefault="00C976F2"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6F2" w:rsidRDefault="00C976F2" w:rsidP="007E0D19">
      <w:r>
        <w:separator/>
      </w:r>
    </w:p>
  </w:footnote>
  <w:footnote w:type="continuationSeparator" w:id="0">
    <w:p w:rsidR="00C976F2" w:rsidRDefault="00C976F2"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386" w:rsidRPr="007E0D19" w:rsidRDefault="00CA5386"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September 26,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C75743">
          <w:rPr>
            <w:b/>
            <w:i/>
            <w:noProof/>
            <w:color w:val="7F7F7F" w:themeColor="text1" w:themeTint="80"/>
          </w:rPr>
          <w:t>20</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C75743">
          <w:rPr>
            <w:b/>
            <w:i/>
            <w:noProof/>
            <w:color w:val="7F7F7F" w:themeColor="text1" w:themeTint="80"/>
          </w:rPr>
          <w:t>20</w:t>
        </w:r>
        <w:r w:rsidRPr="007E0D19">
          <w:rPr>
            <w:b/>
            <w:i/>
            <w:color w:val="7F7F7F" w:themeColor="text1" w:themeTint="80"/>
          </w:rPr>
          <w:fldChar w:fldCharType="end"/>
        </w:r>
      </w:sdtContent>
    </w:sdt>
  </w:p>
  <w:p w:rsidR="00CA5386" w:rsidRPr="00C22809" w:rsidRDefault="00CA5386">
    <w:pPr>
      <w:pStyle w:val="Header"/>
      <w:rPr>
        <w:b/>
        <w:i/>
        <w:color w:val="808080" w:themeColor="background1" w:themeShade="80"/>
        <w:u w:val="single"/>
      </w:rPr>
    </w:pPr>
  </w:p>
  <w:p w:rsidR="00CA5386" w:rsidRDefault="00CA5386"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386" w:rsidRPr="00C20CB1" w:rsidRDefault="00CA5386"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CA5386" w:rsidRPr="001169EB" w:rsidRDefault="00CA5386"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CA5386" w:rsidRPr="001169EB" w:rsidRDefault="00CA5386"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September 26, 2018 @ 4:30 p</w:t>
    </w:r>
    <w:r w:rsidRPr="001169EB">
      <w:rPr>
        <w:rFonts w:cs="Arial"/>
        <w:b/>
        <w:sz w:val="28"/>
        <w:szCs w:val="28"/>
      </w:rPr>
      <w:t>m</w:t>
    </w:r>
  </w:p>
  <w:p w:rsidR="00CA5386" w:rsidRDefault="00CA5386"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7B6D"/>
    <w:multiLevelType w:val="hybridMultilevel"/>
    <w:tmpl w:val="E9F87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A07941"/>
    <w:multiLevelType w:val="hybridMultilevel"/>
    <w:tmpl w:val="0A4E9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3F4DBE"/>
    <w:multiLevelType w:val="hybridMultilevel"/>
    <w:tmpl w:val="B29C83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2A1E0613"/>
    <w:multiLevelType w:val="hybridMultilevel"/>
    <w:tmpl w:val="628AE13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2FB15833"/>
    <w:multiLevelType w:val="hybridMultilevel"/>
    <w:tmpl w:val="F4FC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945F7D"/>
    <w:multiLevelType w:val="hybridMultilevel"/>
    <w:tmpl w:val="F06E3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844E5A"/>
    <w:multiLevelType w:val="hybridMultilevel"/>
    <w:tmpl w:val="34B0BD4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nsid w:val="38874407"/>
    <w:multiLevelType w:val="hybridMultilevel"/>
    <w:tmpl w:val="D6F2932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E11855"/>
    <w:multiLevelType w:val="hybridMultilevel"/>
    <w:tmpl w:val="1AC0B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2B3DC6"/>
    <w:multiLevelType w:val="hybridMultilevel"/>
    <w:tmpl w:val="09B6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854FA6"/>
    <w:multiLevelType w:val="hybridMultilevel"/>
    <w:tmpl w:val="B2829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1E62ED"/>
    <w:multiLevelType w:val="hybridMultilevel"/>
    <w:tmpl w:val="E31E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D26756"/>
    <w:multiLevelType w:val="hybridMultilevel"/>
    <w:tmpl w:val="1B9A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D4647F"/>
    <w:multiLevelType w:val="hybridMultilevel"/>
    <w:tmpl w:val="AA6453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3D7D62"/>
    <w:multiLevelType w:val="hybridMultilevel"/>
    <w:tmpl w:val="68120D1E"/>
    <w:lvl w:ilvl="0" w:tplc="A2646A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681C3D43"/>
    <w:multiLevelType w:val="hybridMultilevel"/>
    <w:tmpl w:val="0BB46DBC"/>
    <w:lvl w:ilvl="0" w:tplc="E1CA83A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nsid w:val="6DA6556C"/>
    <w:multiLevelType w:val="hybridMultilevel"/>
    <w:tmpl w:val="D1927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D84FB7"/>
    <w:multiLevelType w:val="hybridMultilevel"/>
    <w:tmpl w:val="7B3644B2"/>
    <w:lvl w:ilvl="0" w:tplc="B32AF5F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6F36F6"/>
    <w:multiLevelType w:val="hybridMultilevel"/>
    <w:tmpl w:val="78EC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0D2650"/>
    <w:multiLevelType w:val="hybridMultilevel"/>
    <w:tmpl w:val="AE00E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3"/>
  </w:num>
  <w:num w:numId="4">
    <w:abstractNumId w:val="20"/>
  </w:num>
  <w:num w:numId="5">
    <w:abstractNumId w:val="16"/>
  </w:num>
  <w:num w:numId="6">
    <w:abstractNumId w:val="0"/>
  </w:num>
  <w:num w:numId="7">
    <w:abstractNumId w:val="4"/>
  </w:num>
  <w:num w:numId="8">
    <w:abstractNumId w:val="21"/>
  </w:num>
  <w:num w:numId="9">
    <w:abstractNumId w:val="5"/>
  </w:num>
  <w:num w:numId="10">
    <w:abstractNumId w:val="6"/>
  </w:num>
  <w:num w:numId="11">
    <w:abstractNumId w:val="1"/>
  </w:num>
  <w:num w:numId="12">
    <w:abstractNumId w:val="8"/>
  </w:num>
  <w:num w:numId="13">
    <w:abstractNumId w:val="14"/>
  </w:num>
  <w:num w:numId="14">
    <w:abstractNumId w:val="9"/>
  </w:num>
  <w:num w:numId="15">
    <w:abstractNumId w:val="18"/>
  </w:num>
  <w:num w:numId="16">
    <w:abstractNumId w:val="10"/>
  </w:num>
  <w:num w:numId="17">
    <w:abstractNumId w:val="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9"/>
  </w:num>
  <w:num w:numId="22">
    <w:abstractNumId w:val="12"/>
  </w:num>
  <w:num w:numId="23">
    <w:abstractNumId w:val="1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3BE"/>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4A9"/>
    <w:rsid w:val="0001497D"/>
    <w:rsid w:val="00014E9D"/>
    <w:rsid w:val="00015661"/>
    <w:rsid w:val="00015E8D"/>
    <w:rsid w:val="00017381"/>
    <w:rsid w:val="0001757F"/>
    <w:rsid w:val="00017869"/>
    <w:rsid w:val="000203D3"/>
    <w:rsid w:val="00020B59"/>
    <w:rsid w:val="00020EE9"/>
    <w:rsid w:val="000212A2"/>
    <w:rsid w:val="000228D9"/>
    <w:rsid w:val="0002293C"/>
    <w:rsid w:val="00023A71"/>
    <w:rsid w:val="00023C1A"/>
    <w:rsid w:val="00023DD7"/>
    <w:rsid w:val="00024481"/>
    <w:rsid w:val="000248E5"/>
    <w:rsid w:val="00024FE1"/>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4F9A"/>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2B7E"/>
    <w:rsid w:val="000631FC"/>
    <w:rsid w:val="000635B7"/>
    <w:rsid w:val="00063EF1"/>
    <w:rsid w:val="0006412C"/>
    <w:rsid w:val="000642A6"/>
    <w:rsid w:val="00064540"/>
    <w:rsid w:val="00064CE2"/>
    <w:rsid w:val="000652F8"/>
    <w:rsid w:val="000653A4"/>
    <w:rsid w:val="0006594D"/>
    <w:rsid w:val="00065EEC"/>
    <w:rsid w:val="000665F4"/>
    <w:rsid w:val="00066DB6"/>
    <w:rsid w:val="000672CE"/>
    <w:rsid w:val="000674F7"/>
    <w:rsid w:val="00067C7A"/>
    <w:rsid w:val="00067E2C"/>
    <w:rsid w:val="00070204"/>
    <w:rsid w:val="000705A3"/>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5D8D"/>
    <w:rsid w:val="00086378"/>
    <w:rsid w:val="000863EA"/>
    <w:rsid w:val="000866A0"/>
    <w:rsid w:val="0008747A"/>
    <w:rsid w:val="000876A9"/>
    <w:rsid w:val="000876BA"/>
    <w:rsid w:val="00087888"/>
    <w:rsid w:val="00087A30"/>
    <w:rsid w:val="000903B3"/>
    <w:rsid w:val="000906B6"/>
    <w:rsid w:val="0009075C"/>
    <w:rsid w:val="00090CBB"/>
    <w:rsid w:val="00090D0E"/>
    <w:rsid w:val="00091360"/>
    <w:rsid w:val="000914E7"/>
    <w:rsid w:val="00091A34"/>
    <w:rsid w:val="00091C68"/>
    <w:rsid w:val="00092673"/>
    <w:rsid w:val="0009271F"/>
    <w:rsid w:val="00093386"/>
    <w:rsid w:val="000936E2"/>
    <w:rsid w:val="000937E4"/>
    <w:rsid w:val="00093C1C"/>
    <w:rsid w:val="00094B07"/>
    <w:rsid w:val="00094E79"/>
    <w:rsid w:val="00096204"/>
    <w:rsid w:val="000963AC"/>
    <w:rsid w:val="0009651E"/>
    <w:rsid w:val="000967F1"/>
    <w:rsid w:val="00097386"/>
    <w:rsid w:val="000973F7"/>
    <w:rsid w:val="00097DC2"/>
    <w:rsid w:val="00097E65"/>
    <w:rsid w:val="000A02B6"/>
    <w:rsid w:val="000A0889"/>
    <w:rsid w:val="000A0A63"/>
    <w:rsid w:val="000A0D47"/>
    <w:rsid w:val="000A13EA"/>
    <w:rsid w:val="000A1546"/>
    <w:rsid w:val="000A182A"/>
    <w:rsid w:val="000A1C1F"/>
    <w:rsid w:val="000A1E38"/>
    <w:rsid w:val="000A1EDC"/>
    <w:rsid w:val="000A27B9"/>
    <w:rsid w:val="000A29E9"/>
    <w:rsid w:val="000A2EA2"/>
    <w:rsid w:val="000A354E"/>
    <w:rsid w:val="000A3D22"/>
    <w:rsid w:val="000A41D3"/>
    <w:rsid w:val="000A51DC"/>
    <w:rsid w:val="000A589F"/>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5E0"/>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5F06"/>
    <w:rsid w:val="000B7971"/>
    <w:rsid w:val="000C0227"/>
    <w:rsid w:val="000C0417"/>
    <w:rsid w:val="000C0D8D"/>
    <w:rsid w:val="000C0E52"/>
    <w:rsid w:val="000C1AC0"/>
    <w:rsid w:val="000C1FFD"/>
    <w:rsid w:val="000C2758"/>
    <w:rsid w:val="000C29D1"/>
    <w:rsid w:val="000C2C45"/>
    <w:rsid w:val="000C402E"/>
    <w:rsid w:val="000C40A8"/>
    <w:rsid w:val="000C42A5"/>
    <w:rsid w:val="000C467C"/>
    <w:rsid w:val="000C4F33"/>
    <w:rsid w:val="000C52E7"/>
    <w:rsid w:val="000C60A6"/>
    <w:rsid w:val="000C7693"/>
    <w:rsid w:val="000C79E9"/>
    <w:rsid w:val="000C7A60"/>
    <w:rsid w:val="000C7A96"/>
    <w:rsid w:val="000C7B8B"/>
    <w:rsid w:val="000C7CCC"/>
    <w:rsid w:val="000C7FAB"/>
    <w:rsid w:val="000D029A"/>
    <w:rsid w:val="000D0342"/>
    <w:rsid w:val="000D0580"/>
    <w:rsid w:val="000D1235"/>
    <w:rsid w:val="000D1667"/>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405"/>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B5F"/>
    <w:rsid w:val="000F0EE1"/>
    <w:rsid w:val="000F1FED"/>
    <w:rsid w:val="000F2037"/>
    <w:rsid w:val="000F211A"/>
    <w:rsid w:val="000F2394"/>
    <w:rsid w:val="000F2744"/>
    <w:rsid w:val="000F3192"/>
    <w:rsid w:val="000F3BBF"/>
    <w:rsid w:val="000F3C31"/>
    <w:rsid w:val="000F3D68"/>
    <w:rsid w:val="000F3EC0"/>
    <w:rsid w:val="000F3ED2"/>
    <w:rsid w:val="000F4762"/>
    <w:rsid w:val="000F4CB7"/>
    <w:rsid w:val="000F4DBC"/>
    <w:rsid w:val="000F4EC6"/>
    <w:rsid w:val="000F53CF"/>
    <w:rsid w:val="000F585B"/>
    <w:rsid w:val="000F5C09"/>
    <w:rsid w:val="000F5CFB"/>
    <w:rsid w:val="000F610A"/>
    <w:rsid w:val="000F653C"/>
    <w:rsid w:val="000F6D8A"/>
    <w:rsid w:val="000F7672"/>
    <w:rsid w:val="000F7722"/>
    <w:rsid w:val="001001DE"/>
    <w:rsid w:val="00100274"/>
    <w:rsid w:val="00101870"/>
    <w:rsid w:val="001018AF"/>
    <w:rsid w:val="0010190D"/>
    <w:rsid w:val="001020F5"/>
    <w:rsid w:val="00102784"/>
    <w:rsid w:val="00102846"/>
    <w:rsid w:val="00102A00"/>
    <w:rsid w:val="00102AA2"/>
    <w:rsid w:val="00103646"/>
    <w:rsid w:val="00103F8F"/>
    <w:rsid w:val="001042EE"/>
    <w:rsid w:val="00104722"/>
    <w:rsid w:val="001048A9"/>
    <w:rsid w:val="00104F67"/>
    <w:rsid w:val="00105328"/>
    <w:rsid w:val="00105AB2"/>
    <w:rsid w:val="00106CC2"/>
    <w:rsid w:val="00106FCA"/>
    <w:rsid w:val="0010700A"/>
    <w:rsid w:val="001073FB"/>
    <w:rsid w:val="00107563"/>
    <w:rsid w:val="001101EA"/>
    <w:rsid w:val="00111179"/>
    <w:rsid w:val="00111315"/>
    <w:rsid w:val="00111FCC"/>
    <w:rsid w:val="00112B9A"/>
    <w:rsid w:val="00112F7B"/>
    <w:rsid w:val="0011392C"/>
    <w:rsid w:val="001144E8"/>
    <w:rsid w:val="00114C8B"/>
    <w:rsid w:val="00114E60"/>
    <w:rsid w:val="00115E14"/>
    <w:rsid w:val="0011668F"/>
    <w:rsid w:val="00116A36"/>
    <w:rsid w:val="00116C49"/>
    <w:rsid w:val="00117251"/>
    <w:rsid w:val="00117569"/>
    <w:rsid w:val="0011778F"/>
    <w:rsid w:val="00120564"/>
    <w:rsid w:val="00120752"/>
    <w:rsid w:val="001209C4"/>
    <w:rsid w:val="001243D8"/>
    <w:rsid w:val="00124599"/>
    <w:rsid w:val="001246A6"/>
    <w:rsid w:val="00124FA4"/>
    <w:rsid w:val="00125096"/>
    <w:rsid w:val="00125C37"/>
    <w:rsid w:val="00125C98"/>
    <w:rsid w:val="001261E7"/>
    <w:rsid w:val="00126552"/>
    <w:rsid w:val="001267DE"/>
    <w:rsid w:val="00126E8B"/>
    <w:rsid w:val="001300D7"/>
    <w:rsid w:val="00130241"/>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3C"/>
    <w:rsid w:val="001405B3"/>
    <w:rsid w:val="00140ECA"/>
    <w:rsid w:val="00140F69"/>
    <w:rsid w:val="00141019"/>
    <w:rsid w:val="001412D6"/>
    <w:rsid w:val="001412F0"/>
    <w:rsid w:val="00141658"/>
    <w:rsid w:val="00141A69"/>
    <w:rsid w:val="00141B1A"/>
    <w:rsid w:val="001428F4"/>
    <w:rsid w:val="00142A6D"/>
    <w:rsid w:val="00143416"/>
    <w:rsid w:val="001437CB"/>
    <w:rsid w:val="00143C75"/>
    <w:rsid w:val="00144419"/>
    <w:rsid w:val="00145533"/>
    <w:rsid w:val="00145C39"/>
    <w:rsid w:val="001461BC"/>
    <w:rsid w:val="00146B25"/>
    <w:rsid w:val="00146DA4"/>
    <w:rsid w:val="00146F44"/>
    <w:rsid w:val="00146F84"/>
    <w:rsid w:val="0014716F"/>
    <w:rsid w:val="00147B87"/>
    <w:rsid w:val="00150116"/>
    <w:rsid w:val="0015055B"/>
    <w:rsid w:val="00150870"/>
    <w:rsid w:val="0015095E"/>
    <w:rsid w:val="00151525"/>
    <w:rsid w:val="00151BC6"/>
    <w:rsid w:val="00151D1F"/>
    <w:rsid w:val="00152017"/>
    <w:rsid w:val="001523B0"/>
    <w:rsid w:val="00153B17"/>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E2"/>
    <w:rsid w:val="001631BB"/>
    <w:rsid w:val="00163780"/>
    <w:rsid w:val="00163BC1"/>
    <w:rsid w:val="0016402B"/>
    <w:rsid w:val="00164498"/>
    <w:rsid w:val="00164A5F"/>
    <w:rsid w:val="00164A97"/>
    <w:rsid w:val="00165930"/>
    <w:rsid w:val="00165D56"/>
    <w:rsid w:val="00165E45"/>
    <w:rsid w:val="00166537"/>
    <w:rsid w:val="00166657"/>
    <w:rsid w:val="00166BDE"/>
    <w:rsid w:val="00166D90"/>
    <w:rsid w:val="00166FFE"/>
    <w:rsid w:val="00167061"/>
    <w:rsid w:val="00167D87"/>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0"/>
    <w:rsid w:val="00182635"/>
    <w:rsid w:val="00182681"/>
    <w:rsid w:val="00183084"/>
    <w:rsid w:val="001833C6"/>
    <w:rsid w:val="001834C8"/>
    <w:rsid w:val="0018352C"/>
    <w:rsid w:val="0018376B"/>
    <w:rsid w:val="00183D86"/>
    <w:rsid w:val="001840D6"/>
    <w:rsid w:val="00184293"/>
    <w:rsid w:val="001843D8"/>
    <w:rsid w:val="00184405"/>
    <w:rsid w:val="001847C8"/>
    <w:rsid w:val="00184985"/>
    <w:rsid w:val="00184B0A"/>
    <w:rsid w:val="0018569B"/>
    <w:rsid w:val="00185CF8"/>
    <w:rsid w:val="00185E03"/>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C5"/>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6F16"/>
    <w:rsid w:val="001A7EAE"/>
    <w:rsid w:val="001B01E1"/>
    <w:rsid w:val="001B0687"/>
    <w:rsid w:val="001B0A3E"/>
    <w:rsid w:val="001B0C8B"/>
    <w:rsid w:val="001B1057"/>
    <w:rsid w:val="001B1303"/>
    <w:rsid w:val="001B1AE2"/>
    <w:rsid w:val="001B262B"/>
    <w:rsid w:val="001B2E3B"/>
    <w:rsid w:val="001B378A"/>
    <w:rsid w:val="001B3BDD"/>
    <w:rsid w:val="001B40A9"/>
    <w:rsid w:val="001B4344"/>
    <w:rsid w:val="001B47BD"/>
    <w:rsid w:val="001B494B"/>
    <w:rsid w:val="001B5347"/>
    <w:rsid w:val="001B56DA"/>
    <w:rsid w:val="001B6185"/>
    <w:rsid w:val="001B70FD"/>
    <w:rsid w:val="001B754A"/>
    <w:rsid w:val="001B7CB8"/>
    <w:rsid w:val="001B7CF1"/>
    <w:rsid w:val="001B7D27"/>
    <w:rsid w:val="001C03D5"/>
    <w:rsid w:val="001C0400"/>
    <w:rsid w:val="001C09EB"/>
    <w:rsid w:val="001C0D4D"/>
    <w:rsid w:val="001C10CC"/>
    <w:rsid w:val="001C16A5"/>
    <w:rsid w:val="001C2680"/>
    <w:rsid w:val="001C279E"/>
    <w:rsid w:val="001C2EC9"/>
    <w:rsid w:val="001C3038"/>
    <w:rsid w:val="001C32C4"/>
    <w:rsid w:val="001C33F2"/>
    <w:rsid w:val="001C355F"/>
    <w:rsid w:val="001C3665"/>
    <w:rsid w:val="001C4189"/>
    <w:rsid w:val="001C41D4"/>
    <w:rsid w:val="001C46F8"/>
    <w:rsid w:val="001C503A"/>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AB0"/>
    <w:rsid w:val="001D3C22"/>
    <w:rsid w:val="001D460C"/>
    <w:rsid w:val="001D4A75"/>
    <w:rsid w:val="001D4AA4"/>
    <w:rsid w:val="001D4CDA"/>
    <w:rsid w:val="001D53B9"/>
    <w:rsid w:val="001D580F"/>
    <w:rsid w:val="001D59E8"/>
    <w:rsid w:val="001D6770"/>
    <w:rsid w:val="001E037E"/>
    <w:rsid w:val="001E097B"/>
    <w:rsid w:val="001E0A5A"/>
    <w:rsid w:val="001E132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08B"/>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5EE"/>
    <w:rsid w:val="00204817"/>
    <w:rsid w:val="002049B1"/>
    <w:rsid w:val="00206246"/>
    <w:rsid w:val="00206490"/>
    <w:rsid w:val="002065B7"/>
    <w:rsid w:val="002065F4"/>
    <w:rsid w:val="00207279"/>
    <w:rsid w:val="00207A89"/>
    <w:rsid w:val="00207D02"/>
    <w:rsid w:val="00207E9B"/>
    <w:rsid w:val="002105B7"/>
    <w:rsid w:val="00210E1C"/>
    <w:rsid w:val="002119EF"/>
    <w:rsid w:val="00212262"/>
    <w:rsid w:val="002129E9"/>
    <w:rsid w:val="00213499"/>
    <w:rsid w:val="002134A2"/>
    <w:rsid w:val="0021560A"/>
    <w:rsid w:val="00215E0A"/>
    <w:rsid w:val="002162C1"/>
    <w:rsid w:val="00216483"/>
    <w:rsid w:val="00216B3D"/>
    <w:rsid w:val="00216FD5"/>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6882"/>
    <w:rsid w:val="00236F16"/>
    <w:rsid w:val="00237295"/>
    <w:rsid w:val="00237620"/>
    <w:rsid w:val="0024047A"/>
    <w:rsid w:val="00240491"/>
    <w:rsid w:val="00240FB0"/>
    <w:rsid w:val="002414F6"/>
    <w:rsid w:val="00241B86"/>
    <w:rsid w:val="00242832"/>
    <w:rsid w:val="0024362F"/>
    <w:rsid w:val="0024366B"/>
    <w:rsid w:val="00243ED9"/>
    <w:rsid w:val="00244006"/>
    <w:rsid w:val="00244629"/>
    <w:rsid w:val="00244667"/>
    <w:rsid w:val="002447E1"/>
    <w:rsid w:val="00244E52"/>
    <w:rsid w:val="00244F9A"/>
    <w:rsid w:val="00245064"/>
    <w:rsid w:val="002454FA"/>
    <w:rsid w:val="002456BA"/>
    <w:rsid w:val="002459E5"/>
    <w:rsid w:val="00245CF5"/>
    <w:rsid w:val="00245FB4"/>
    <w:rsid w:val="002464C7"/>
    <w:rsid w:val="002465AB"/>
    <w:rsid w:val="0024688C"/>
    <w:rsid w:val="00246F1E"/>
    <w:rsid w:val="00246F43"/>
    <w:rsid w:val="00247017"/>
    <w:rsid w:val="00247170"/>
    <w:rsid w:val="00247486"/>
    <w:rsid w:val="00247DE9"/>
    <w:rsid w:val="0025015B"/>
    <w:rsid w:val="00251204"/>
    <w:rsid w:val="002512C8"/>
    <w:rsid w:val="0025146A"/>
    <w:rsid w:val="00251A5A"/>
    <w:rsid w:val="00252908"/>
    <w:rsid w:val="002536EB"/>
    <w:rsid w:val="002544EB"/>
    <w:rsid w:val="00254D64"/>
    <w:rsid w:val="00255122"/>
    <w:rsid w:val="00255577"/>
    <w:rsid w:val="002558AF"/>
    <w:rsid w:val="0025593E"/>
    <w:rsid w:val="0025669B"/>
    <w:rsid w:val="00256C44"/>
    <w:rsid w:val="00257708"/>
    <w:rsid w:val="00257D70"/>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A05"/>
    <w:rsid w:val="00266F34"/>
    <w:rsid w:val="00267547"/>
    <w:rsid w:val="002676C5"/>
    <w:rsid w:val="00270582"/>
    <w:rsid w:val="002709D6"/>
    <w:rsid w:val="002720E9"/>
    <w:rsid w:val="002720F2"/>
    <w:rsid w:val="00272356"/>
    <w:rsid w:val="002723E6"/>
    <w:rsid w:val="002724DD"/>
    <w:rsid w:val="00273125"/>
    <w:rsid w:val="0027321B"/>
    <w:rsid w:val="002737E8"/>
    <w:rsid w:val="0027390D"/>
    <w:rsid w:val="00274603"/>
    <w:rsid w:val="00274F31"/>
    <w:rsid w:val="00275765"/>
    <w:rsid w:val="002760B1"/>
    <w:rsid w:val="0027662C"/>
    <w:rsid w:val="002766DF"/>
    <w:rsid w:val="00277493"/>
    <w:rsid w:val="0027797F"/>
    <w:rsid w:val="002801E0"/>
    <w:rsid w:val="002808BC"/>
    <w:rsid w:val="00280923"/>
    <w:rsid w:val="00280B4D"/>
    <w:rsid w:val="00280E2F"/>
    <w:rsid w:val="002813C3"/>
    <w:rsid w:val="00282051"/>
    <w:rsid w:val="0028214A"/>
    <w:rsid w:val="00282AB8"/>
    <w:rsid w:val="00282EDB"/>
    <w:rsid w:val="00283494"/>
    <w:rsid w:val="002837AD"/>
    <w:rsid w:val="00283952"/>
    <w:rsid w:val="00283BFD"/>
    <w:rsid w:val="00283C01"/>
    <w:rsid w:val="002841AD"/>
    <w:rsid w:val="002841FF"/>
    <w:rsid w:val="0028429B"/>
    <w:rsid w:val="002845CD"/>
    <w:rsid w:val="0028465D"/>
    <w:rsid w:val="002847F6"/>
    <w:rsid w:val="00284925"/>
    <w:rsid w:val="00284C70"/>
    <w:rsid w:val="00284E5B"/>
    <w:rsid w:val="00284FBA"/>
    <w:rsid w:val="0028577E"/>
    <w:rsid w:val="00285B19"/>
    <w:rsid w:val="00285CC2"/>
    <w:rsid w:val="00285D01"/>
    <w:rsid w:val="00285DF7"/>
    <w:rsid w:val="00285F0E"/>
    <w:rsid w:val="00285F3E"/>
    <w:rsid w:val="002866FC"/>
    <w:rsid w:val="002868B3"/>
    <w:rsid w:val="00286D20"/>
    <w:rsid w:val="00286DE2"/>
    <w:rsid w:val="00286EFA"/>
    <w:rsid w:val="00286FA4"/>
    <w:rsid w:val="0028748F"/>
    <w:rsid w:val="002878A0"/>
    <w:rsid w:val="00287BCD"/>
    <w:rsid w:val="00290089"/>
    <w:rsid w:val="00290B0A"/>
    <w:rsid w:val="00290DE0"/>
    <w:rsid w:val="00290E90"/>
    <w:rsid w:val="00291595"/>
    <w:rsid w:val="00291673"/>
    <w:rsid w:val="00291716"/>
    <w:rsid w:val="00291721"/>
    <w:rsid w:val="0029206F"/>
    <w:rsid w:val="00292975"/>
    <w:rsid w:val="00292A17"/>
    <w:rsid w:val="00293108"/>
    <w:rsid w:val="00293965"/>
    <w:rsid w:val="00293988"/>
    <w:rsid w:val="00293A52"/>
    <w:rsid w:val="00293BFA"/>
    <w:rsid w:val="002949DB"/>
    <w:rsid w:val="002949E4"/>
    <w:rsid w:val="00294BF9"/>
    <w:rsid w:val="00294CFF"/>
    <w:rsid w:val="00295C19"/>
    <w:rsid w:val="00295ED9"/>
    <w:rsid w:val="00296258"/>
    <w:rsid w:val="00296851"/>
    <w:rsid w:val="00296AFC"/>
    <w:rsid w:val="00297011"/>
    <w:rsid w:val="002A021E"/>
    <w:rsid w:val="002A14CE"/>
    <w:rsid w:val="002A1516"/>
    <w:rsid w:val="002A16CC"/>
    <w:rsid w:val="002A180A"/>
    <w:rsid w:val="002A2EA2"/>
    <w:rsid w:val="002A3819"/>
    <w:rsid w:val="002A39FC"/>
    <w:rsid w:val="002A3BD5"/>
    <w:rsid w:val="002A3EFB"/>
    <w:rsid w:val="002A4559"/>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74D"/>
    <w:rsid w:val="002B18A3"/>
    <w:rsid w:val="002B1E8F"/>
    <w:rsid w:val="002B203E"/>
    <w:rsid w:val="002B223A"/>
    <w:rsid w:val="002B22A5"/>
    <w:rsid w:val="002B2321"/>
    <w:rsid w:val="002B278D"/>
    <w:rsid w:val="002B29B9"/>
    <w:rsid w:val="002B2B8C"/>
    <w:rsid w:val="002B2D78"/>
    <w:rsid w:val="002B381D"/>
    <w:rsid w:val="002B397A"/>
    <w:rsid w:val="002B481A"/>
    <w:rsid w:val="002B4AF3"/>
    <w:rsid w:val="002B50D0"/>
    <w:rsid w:val="002B5842"/>
    <w:rsid w:val="002B5B61"/>
    <w:rsid w:val="002B5BC6"/>
    <w:rsid w:val="002B6ECD"/>
    <w:rsid w:val="002B7B06"/>
    <w:rsid w:val="002B7E86"/>
    <w:rsid w:val="002C0433"/>
    <w:rsid w:val="002C0611"/>
    <w:rsid w:val="002C1188"/>
    <w:rsid w:val="002C14A0"/>
    <w:rsid w:val="002C15A3"/>
    <w:rsid w:val="002C1890"/>
    <w:rsid w:val="002C1F0B"/>
    <w:rsid w:val="002C1FEE"/>
    <w:rsid w:val="002C275F"/>
    <w:rsid w:val="002C3A93"/>
    <w:rsid w:val="002C3FC8"/>
    <w:rsid w:val="002C4337"/>
    <w:rsid w:val="002C4A71"/>
    <w:rsid w:val="002C4BBA"/>
    <w:rsid w:val="002C51AD"/>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5DEC"/>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C6E"/>
    <w:rsid w:val="002E5E1F"/>
    <w:rsid w:val="002E5F68"/>
    <w:rsid w:val="002E60B1"/>
    <w:rsid w:val="002E62D0"/>
    <w:rsid w:val="002E6404"/>
    <w:rsid w:val="002E6C09"/>
    <w:rsid w:val="002E6C18"/>
    <w:rsid w:val="002E6FBD"/>
    <w:rsid w:val="002E7307"/>
    <w:rsid w:val="002E7B21"/>
    <w:rsid w:val="002E7C58"/>
    <w:rsid w:val="002F053F"/>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FF9"/>
    <w:rsid w:val="002F71DF"/>
    <w:rsid w:val="002F7E13"/>
    <w:rsid w:val="00300413"/>
    <w:rsid w:val="003004A3"/>
    <w:rsid w:val="0030081E"/>
    <w:rsid w:val="0030126A"/>
    <w:rsid w:val="00301AFE"/>
    <w:rsid w:val="00301D54"/>
    <w:rsid w:val="00301E95"/>
    <w:rsid w:val="003029E4"/>
    <w:rsid w:val="00302BC9"/>
    <w:rsid w:val="0030328C"/>
    <w:rsid w:val="00303BD6"/>
    <w:rsid w:val="00304AF7"/>
    <w:rsid w:val="00304CC4"/>
    <w:rsid w:val="00304ED7"/>
    <w:rsid w:val="0030529E"/>
    <w:rsid w:val="00305ABE"/>
    <w:rsid w:val="00306C50"/>
    <w:rsid w:val="00306FBE"/>
    <w:rsid w:val="00307D23"/>
    <w:rsid w:val="00310C51"/>
    <w:rsid w:val="0031116E"/>
    <w:rsid w:val="003111AA"/>
    <w:rsid w:val="00311385"/>
    <w:rsid w:val="0031139F"/>
    <w:rsid w:val="00311CF3"/>
    <w:rsid w:val="00311EF3"/>
    <w:rsid w:val="00312001"/>
    <w:rsid w:val="0031291F"/>
    <w:rsid w:val="0031340C"/>
    <w:rsid w:val="0031382B"/>
    <w:rsid w:val="00313A93"/>
    <w:rsid w:val="00313BDC"/>
    <w:rsid w:val="0031473C"/>
    <w:rsid w:val="00314DA5"/>
    <w:rsid w:val="003153DE"/>
    <w:rsid w:val="0031566B"/>
    <w:rsid w:val="00315AA8"/>
    <w:rsid w:val="00315C7D"/>
    <w:rsid w:val="0031623D"/>
    <w:rsid w:val="00316721"/>
    <w:rsid w:val="0031706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2A22"/>
    <w:rsid w:val="00322E1D"/>
    <w:rsid w:val="00323395"/>
    <w:rsid w:val="0032377F"/>
    <w:rsid w:val="00323EA9"/>
    <w:rsid w:val="003242A1"/>
    <w:rsid w:val="00324808"/>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29FD"/>
    <w:rsid w:val="00333262"/>
    <w:rsid w:val="0033332A"/>
    <w:rsid w:val="00333ABE"/>
    <w:rsid w:val="00333E26"/>
    <w:rsid w:val="0033410E"/>
    <w:rsid w:val="00334415"/>
    <w:rsid w:val="00334C23"/>
    <w:rsid w:val="00334EE6"/>
    <w:rsid w:val="00334FFC"/>
    <w:rsid w:val="00335273"/>
    <w:rsid w:val="0033540A"/>
    <w:rsid w:val="003358F7"/>
    <w:rsid w:val="00335A1E"/>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7EE"/>
    <w:rsid w:val="003478EC"/>
    <w:rsid w:val="003479A6"/>
    <w:rsid w:val="00347B0F"/>
    <w:rsid w:val="0035006C"/>
    <w:rsid w:val="003502A7"/>
    <w:rsid w:val="00350CD1"/>
    <w:rsid w:val="00351078"/>
    <w:rsid w:val="0035122D"/>
    <w:rsid w:val="0035304A"/>
    <w:rsid w:val="0035312A"/>
    <w:rsid w:val="003533FC"/>
    <w:rsid w:val="00354368"/>
    <w:rsid w:val="00354595"/>
    <w:rsid w:val="0035479B"/>
    <w:rsid w:val="00354C61"/>
    <w:rsid w:val="0035519D"/>
    <w:rsid w:val="003556B0"/>
    <w:rsid w:val="0035626C"/>
    <w:rsid w:val="00356429"/>
    <w:rsid w:val="00356D60"/>
    <w:rsid w:val="0035742A"/>
    <w:rsid w:val="003575E6"/>
    <w:rsid w:val="003575F7"/>
    <w:rsid w:val="00357E7F"/>
    <w:rsid w:val="0036018E"/>
    <w:rsid w:val="00360B5B"/>
    <w:rsid w:val="00360C76"/>
    <w:rsid w:val="00360F41"/>
    <w:rsid w:val="00361AF5"/>
    <w:rsid w:val="00362730"/>
    <w:rsid w:val="00362811"/>
    <w:rsid w:val="00362BCB"/>
    <w:rsid w:val="00362D38"/>
    <w:rsid w:val="00363538"/>
    <w:rsid w:val="00363FF1"/>
    <w:rsid w:val="00364C5B"/>
    <w:rsid w:val="00364EEC"/>
    <w:rsid w:val="00365648"/>
    <w:rsid w:val="00365778"/>
    <w:rsid w:val="0036586B"/>
    <w:rsid w:val="00366146"/>
    <w:rsid w:val="003663AB"/>
    <w:rsid w:val="00366401"/>
    <w:rsid w:val="00366C76"/>
    <w:rsid w:val="00367564"/>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835"/>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87A0F"/>
    <w:rsid w:val="003900FF"/>
    <w:rsid w:val="003913DB"/>
    <w:rsid w:val="00391757"/>
    <w:rsid w:val="003918A3"/>
    <w:rsid w:val="00391B00"/>
    <w:rsid w:val="00392691"/>
    <w:rsid w:val="003926D1"/>
    <w:rsid w:val="00392932"/>
    <w:rsid w:val="00392BB3"/>
    <w:rsid w:val="00392F7D"/>
    <w:rsid w:val="003933BB"/>
    <w:rsid w:val="0039356E"/>
    <w:rsid w:val="00394B28"/>
    <w:rsid w:val="003952BE"/>
    <w:rsid w:val="003966FB"/>
    <w:rsid w:val="003967C1"/>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486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3EA"/>
    <w:rsid w:val="003B7819"/>
    <w:rsid w:val="003B7FCB"/>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360"/>
    <w:rsid w:val="003C75BB"/>
    <w:rsid w:val="003D163A"/>
    <w:rsid w:val="003D193D"/>
    <w:rsid w:val="003D1B12"/>
    <w:rsid w:val="003D1E0C"/>
    <w:rsid w:val="003D1FF9"/>
    <w:rsid w:val="003D215F"/>
    <w:rsid w:val="003D3742"/>
    <w:rsid w:val="003D47A8"/>
    <w:rsid w:val="003D4C20"/>
    <w:rsid w:val="003D54F1"/>
    <w:rsid w:val="003D5B1D"/>
    <w:rsid w:val="003D688C"/>
    <w:rsid w:val="003D6A35"/>
    <w:rsid w:val="003D6B02"/>
    <w:rsid w:val="003D6BA2"/>
    <w:rsid w:val="003D6C46"/>
    <w:rsid w:val="003D7550"/>
    <w:rsid w:val="003D7E13"/>
    <w:rsid w:val="003E00CD"/>
    <w:rsid w:val="003E0218"/>
    <w:rsid w:val="003E0F75"/>
    <w:rsid w:val="003E1BF1"/>
    <w:rsid w:val="003E1E36"/>
    <w:rsid w:val="003E24BD"/>
    <w:rsid w:val="003E2934"/>
    <w:rsid w:val="003E2A14"/>
    <w:rsid w:val="003E2F8B"/>
    <w:rsid w:val="003E310F"/>
    <w:rsid w:val="003E3157"/>
    <w:rsid w:val="003E3480"/>
    <w:rsid w:val="003E4437"/>
    <w:rsid w:val="003E4CC8"/>
    <w:rsid w:val="003E4FD9"/>
    <w:rsid w:val="003E5903"/>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767"/>
    <w:rsid w:val="003F3C47"/>
    <w:rsid w:val="003F3D5A"/>
    <w:rsid w:val="003F4287"/>
    <w:rsid w:val="003F4414"/>
    <w:rsid w:val="003F4FEC"/>
    <w:rsid w:val="003F503C"/>
    <w:rsid w:val="003F5133"/>
    <w:rsid w:val="003F51F2"/>
    <w:rsid w:val="003F54FD"/>
    <w:rsid w:val="003F5EF7"/>
    <w:rsid w:val="003F6076"/>
    <w:rsid w:val="003F61FB"/>
    <w:rsid w:val="003F6443"/>
    <w:rsid w:val="003F6ABC"/>
    <w:rsid w:val="003F7492"/>
    <w:rsid w:val="003F788E"/>
    <w:rsid w:val="004000AD"/>
    <w:rsid w:val="004005C4"/>
    <w:rsid w:val="0040063A"/>
    <w:rsid w:val="00400F27"/>
    <w:rsid w:val="00401932"/>
    <w:rsid w:val="00401AE5"/>
    <w:rsid w:val="0040269F"/>
    <w:rsid w:val="00402D8E"/>
    <w:rsid w:val="00403134"/>
    <w:rsid w:val="0040347A"/>
    <w:rsid w:val="00403576"/>
    <w:rsid w:val="004037EE"/>
    <w:rsid w:val="00404252"/>
    <w:rsid w:val="00404530"/>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479"/>
    <w:rsid w:val="00415609"/>
    <w:rsid w:val="00415A81"/>
    <w:rsid w:val="00415B2E"/>
    <w:rsid w:val="00415EDF"/>
    <w:rsid w:val="00416263"/>
    <w:rsid w:val="00416BA2"/>
    <w:rsid w:val="00417E97"/>
    <w:rsid w:val="00417EF1"/>
    <w:rsid w:val="0042017B"/>
    <w:rsid w:val="0042040D"/>
    <w:rsid w:val="00420C6B"/>
    <w:rsid w:val="00420E69"/>
    <w:rsid w:val="00420FC4"/>
    <w:rsid w:val="004218A4"/>
    <w:rsid w:val="00421D5A"/>
    <w:rsid w:val="0042248D"/>
    <w:rsid w:val="00422BB3"/>
    <w:rsid w:val="00422C9D"/>
    <w:rsid w:val="004239A0"/>
    <w:rsid w:val="00423B29"/>
    <w:rsid w:val="00423DE2"/>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EDB"/>
    <w:rsid w:val="00433FE4"/>
    <w:rsid w:val="00434145"/>
    <w:rsid w:val="00434929"/>
    <w:rsid w:val="00434C34"/>
    <w:rsid w:val="00434C44"/>
    <w:rsid w:val="00434C6A"/>
    <w:rsid w:val="004354B0"/>
    <w:rsid w:val="00435E00"/>
    <w:rsid w:val="0043609C"/>
    <w:rsid w:val="00436920"/>
    <w:rsid w:val="004369F5"/>
    <w:rsid w:val="00436B20"/>
    <w:rsid w:val="00436C56"/>
    <w:rsid w:val="00436E7A"/>
    <w:rsid w:val="0043732D"/>
    <w:rsid w:val="004374EF"/>
    <w:rsid w:val="0043752B"/>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433"/>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CA9"/>
    <w:rsid w:val="00461E06"/>
    <w:rsid w:val="00462A47"/>
    <w:rsid w:val="004633E5"/>
    <w:rsid w:val="00463712"/>
    <w:rsid w:val="0046384A"/>
    <w:rsid w:val="00464004"/>
    <w:rsid w:val="0046457A"/>
    <w:rsid w:val="00464B71"/>
    <w:rsid w:val="0046571C"/>
    <w:rsid w:val="00465BB3"/>
    <w:rsid w:val="00465D37"/>
    <w:rsid w:val="00465D6F"/>
    <w:rsid w:val="00465F55"/>
    <w:rsid w:val="0046764A"/>
    <w:rsid w:val="0046770F"/>
    <w:rsid w:val="00467D08"/>
    <w:rsid w:val="004701A5"/>
    <w:rsid w:val="004707C4"/>
    <w:rsid w:val="00470A5E"/>
    <w:rsid w:val="00470EA6"/>
    <w:rsid w:val="004711B9"/>
    <w:rsid w:val="004712E0"/>
    <w:rsid w:val="00471393"/>
    <w:rsid w:val="00471689"/>
    <w:rsid w:val="00471E9F"/>
    <w:rsid w:val="00471F0E"/>
    <w:rsid w:val="00472399"/>
    <w:rsid w:val="00472DA8"/>
    <w:rsid w:val="00472E30"/>
    <w:rsid w:val="00473202"/>
    <w:rsid w:val="00473587"/>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8D8"/>
    <w:rsid w:val="0048395F"/>
    <w:rsid w:val="00484075"/>
    <w:rsid w:val="00484402"/>
    <w:rsid w:val="00484469"/>
    <w:rsid w:val="00485477"/>
    <w:rsid w:val="004866C4"/>
    <w:rsid w:val="00486859"/>
    <w:rsid w:val="0048761D"/>
    <w:rsid w:val="004907C7"/>
    <w:rsid w:val="004910A9"/>
    <w:rsid w:val="0049112C"/>
    <w:rsid w:val="0049135E"/>
    <w:rsid w:val="00492225"/>
    <w:rsid w:val="004924E7"/>
    <w:rsid w:val="00493118"/>
    <w:rsid w:val="00493384"/>
    <w:rsid w:val="00493964"/>
    <w:rsid w:val="0049432C"/>
    <w:rsid w:val="004947EA"/>
    <w:rsid w:val="00494F3D"/>
    <w:rsid w:val="004957AB"/>
    <w:rsid w:val="00495830"/>
    <w:rsid w:val="00495F00"/>
    <w:rsid w:val="004962C3"/>
    <w:rsid w:val="0049649C"/>
    <w:rsid w:val="004968A0"/>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9E7"/>
    <w:rsid w:val="004A7F14"/>
    <w:rsid w:val="004B0027"/>
    <w:rsid w:val="004B0E31"/>
    <w:rsid w:val="004B104C"/>
    <w:rsid w:val="004B12CF"/>
    <w:rsid w:val="004B184D"/>
    <w:rsid w:val="004B2260"/>
    <w:rsid w:val="004B30DC"/>
    <w:rsid w:val="004B3365"/>
    <w:rsid w:val="004B4223"/>
    <w:rsid w:val="004B4243"/>
    <w:rsid w:val="004B4249"/>
    <w:rsid w:val="004B47B9"/>
    <w:rsid w:val="004B5207"/>
    <w:rsid w:val="004B529C"/>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AF7"/>
    <w:rsid w:val="004D1F80"/>
    <w:rsid w:val="004D215A"/>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20"/>
    <w:rsid w:val="004D78ED"/>
    <w:rsid w:val="004D7E3C"/>
    <w:rsid w:val="004E025E"/>
    <w:rsid w:val="004E0C92"/>
    <w:rsid w:val="004E1696"/>
    <w:rsid w:val="004E2286"/>
    <w:rsid w:val="004E27F2"/>
    <w:rsid w:val="004E2B04"/>
    <w:rsid w:val="004E2B6B"/>
    <w:rsid w:val="004E2C7F"/>
    <w:rsid w:val="004E34D1"/>
    <w:rsid w:val="004E34EC"/>
    <w:rsid w:val="004E3699"/>
    <w:rsid w:val="004E3806"/>
    <w:rsid w:val="004E3812"/>
    <w:rsid w:val="004E3F7C"/>
    <w:rsid w:val="004E4006"/>
    <w:rsid w:val="004E506D"/>
    <w:rsid w:val="004E5121"/>
    <w:rsid w:val="004E5D82"/>
    <w:rsid w:val="004E62DA"/>
    <w:rsid w:val="004E632F"/>
    <w:rsid w:val="004E6B2A"/>
    <w:rsid w:val="004E6CA2"/>
    <w:rsid w:val="004E7A11"/>
    <w:rsid w:val="004E7C2F"/>
    <w:rsid w:val="004F0300"/>
    <w:rsid w:val="004F035C"/>
    <w:rsid w:val="004F080C"/>
    <w:rsid w:val="004F093E"/>
    <w:rsid w:val="004F0CA1"/>
    <w:rsid w:val="004F15A0"/>
    <w:rsid w:val="004F165C"/>
    <w:rsid w:val="004F18D7"/>
    <w:rsid w:val="004F1F7B"/>
    <w:rsid w:val="004F2434"/>
    <w:rsid w:val="004F259B"/>
    <w:rsid w:val="004F28B5"/>
    <w:rsid w:val="004F2D47"/>
    <w:rsid w:val="004F4595"/>
    <w:rsid w:val="004F4750"/>
    <w:rsid w:val="004F5092"/>
    <w:rsid w:val="004F53EE"/>
    <w:rsid w:val="004F5C61"/>
    <w:rsid w:val="004F6423"/>
    <w:rsid w:val="004F6A3A"/>
    <w:rsid w:val="004F6CD9"/>
    <w:rsid w:val="005001E0"/>
    <w:rsid w:val="00500CC1"/>
    <w:rsid w:val="00500F1F"/>
    <w:rsid w:val="00501689"/>
    <w:rsid w:val="00501B2B"/>
    <w:rsid w:val="0050206A"/>
    <w:rsid w:val="00502811"/>
    <w:rsid w:val="00502DEA"/>
    <w:rsid w:val="00503BF1"/>
    <w:rsid w:val="00504178"/>
    <w:rsid w:val="00504251"/>
    <w:rsid w:val="005044FC"/>
    <w:rsid w:val="0050461E"/>
    <w:rsid w:val="00504E33"/>
    <w:rsid w:val="005057AD"/>
    <w:rsid w:val="00505F11"/>
    <w:rsid w:val="0050662A"/>
    <w:rsid w:val="00506717"/>
    <w:rsid w:val="00506E91"/>
    <w:rsid w:val="00507283"/>
    <w:rsid w:val="0051009B"/>
    <w:rsid w:val="00510270"/>
    <w:rsid w:val="005106C0"/>
    <w:rsid w:val="005112C9"/>
    <w:rsid w:val="00511445"/>
    <w:rsid w:val="00511F17"/>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5A65"/>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081E"/>
    <w:rsid w:val="00551558"/>
    <w:rsid w:val="005517BB"/>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0CC"/>
    <w:rsid w:val="0055755E"/>
    <w:rsid w:val="00557740"/>
    <w:rsid w:val="00557A97"/>
    <w:rsid w:val="00560248"/>
    <w:rsid w:val="0056038D"/>
    <w:rsid w:val="005616D3"/>
    <w:rsid w:val="0056198B"/>
    <w:rsid w:val="00561A29"/>
    <w:rsid w:val="005620FF"/>
    <w:rsid w:val="00562AF3"/>
    <w:rsid w:val="00562C51"/>
    <w:rsid w:val="00563B1F"/>
    <w:rsid w:val="00563EEE"/>
    <w:rsid w:val="00564081"/>
    <w:rsid w:val="00564321"/>
    <w:rsid w:val="0056466A"/>
    <w:rsid w:val="005646BE"/>
    <w:rsid w:val="00564A6E"/>
    <w:rsid w:val="00564BB9"/>
    <w:rsid w:val="0056569A"/>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38"/>
    <w:rsid w:val="00575B54"/>
    <w:rsid w:val="00575FDA"/>
    <w:rsid w:val="005762E4"/>
    <w:rsid w:val="0057737E"/>
    <w:rsid w:val="00577D24"/>
    <w:rsid w:val="00577E47"/>
    <w:rsid w:val="00577EED"/>
    <w:rsid w:val="00580C0D"/>
    <w:rsid w:val="00580D5F"/>
    <w:rsid w:val="0058122F"/>
    <w:rsid w:val="00581274"/>
    <w:rsid w:val="00581523"/>
    <w:rsid w:val="005817FE"/>
    <w:rsid w:val="00581D40"/>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17F6"/>
    <w:rsid w:val="005A26F5"/>
    <w:rsid w:val="005A29F8"/>
    <w:rsid w:val="005A2F60"/>
    <w:rsid w:val="005A3708"/>
    <w:rsid w:val="005A4174"/>
    <w:rsid w:val="005A422F"/>
    <w:rsid w:val="005A431D"/>
    <w:rsid w:val="005A549D"/>
    <w:rsid w:val="005A570D"/>
    <w:rsid w:val="005A7753"/>
    <w:rsid w:val="005A7846"/>
    <w:rsid w:val="005A7FD3"/>
    <w:rsid w:val="005B18E8"/>
    <w:rsid w:val="005B18FD"/>
    <w:rsid w:val="005B3E8F"/>
    <w:rsid w:val="005B4924"/>
    <w:rsid w:val="005B5108"/>
    <w:rsid w:val="005B5495"/>
    <w:rsid w:val="005B574B"/>
    <w:rsid w:val="005B5CCA"/>
    <w:rsid w:val="005B6044"/>
    <w:rsid w:val="005B6602"/>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46A"/>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445"/>
    <w:rsid w:val="005E27A0"/>
    <w:rsid w:val="005E2CC1"/>
    <w:rsid w:val="005E2EDC"/>
    <w:rsid w:val="005E3254"/>
    <w:rsid w:val="005E34AA"/>
    <w:rsid w:val="005E3670"/>
    <w:rsid w:val="005E3880"/>
    <w:rsid w:val="005E3B03"/>
    <w:rsid w:val="005E40FF"/>
    <w:rsid w:val="005E4537"/>
    <w:rsid w:val="005E479D"/>
    <w:rsid w:val="005E5047"/>
    <w:rsid w:val="005E51CC"/>
    <w:rsid w:val="005E5391"/>
    <w:rsid w:val="005E570E"/>
    <w:rsid w:val="005E593A"/>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39D"/>
    <w:rsid w:val="00612E45"/>
    <w:rsid w:val="00614C31"/>
    <w:rsid w:val="006151E1"/>
    <w:rsid w:val="00615D1C"/>
    <w:rsid w:val="00615EA3"/>
    <w:rsid w:val="00616410"/>
    <w:rsid w:val="006164F9"/>
    <w:rsid w:val="0061652B"/>
    <w:rsid w:val="00616784"/>
    <w:rsid w:val="00616C10"/>
    <w:rsid w:val="00616F2E"/>
    <w:rsid w:val="00617CBE"/>
    <w:rsid w:val="0062000F"/>
    <w:rsid w:val="0062101D"/>
    <w:rsid w:val="00621ABF"/>
    <w:rsid w:val="00621C8F"/>
    <w:rsid w:val="00622046"/>
    <w:rsid w:val="00622304"/>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62E"/>
    <w:rsid w:val="00634E1C"/>
    <w:rsid w:val="006351A7"/>
    <w:rsid w:val="00635384"/>
    <w:rsid w:val="00635629"/>
    <w:rsid w:val="00635B56"/>
    <w:rsid w:val="00635C75"/>
    <w:rsid w:val="00635CC8"/>
    <w:rsid w:val="006367A2"/>
    <w:rsid w:val="00637AF0"/>
    <w:rsid w:val="0064003D"/>
    <w:rsid w:val="006403A3"/>
    <w:rsid w:val="006403F1"/>
    <w:rsid w:val="00640A0F"/>
    <w:rsid w:val="00640D31"/>
    <w:rsid w:val="00640EDB"/>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46EDE"/>
    <w:rsid w:val="00650930"/>
    <w:rsid w:val="006511DA"/>
    <w:rsid w:val="006513F7"/>
    <w:rsid w:val="006523EA"/>
    <w:rsid w:val="0065243C"/>
    <w:rsid w:val="00652F22"/>
    <w:rsid w:val="00652F6C"/>
    <w:rsid w:val="00653C9C"/>
    <w:rsid w:val="00654885"/>
    <w:rsid w:val="00654BC5"/>
    <w:rsid w:val="00654D5A"/>
    <w:rsid w:val="0065608E"/>
    <w:rsid w:val="00656160"/>
    <w:rsid w:val="0065621E"/>
    <w:rsid w:val="00656380"/>
    <w:rsid w:val="00657284"/>
    <w:rsid w:val="006602AD"/>
    <w:rsid w:val="006608EB"/>
    <w:rsid w:val="00660B57"/>
    <w:rsid w:val="006612CB"/>
    <w:rsid w:val="006615F5"/>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84B"/>
    <w:rsid w:val="00676F91"/>
    <w:rsid w:val="00677941"/>
    <w:rsid w:val="00677F2B"/>
    <w:rsid w:val="00677FD2"/>
    <w:rsid w:val="00680333"/>
    <w:rsid w:val="00680544"/>
    <w:rsid w:val="006812DE"/>
    <w:rsid w:val="0068186A"/>
    <w:rsid w:val="006819DE"/>
    <w:rsid w:val="00681CBA"/>
    <w:rsid w:val="00682029"/>
    <w:rsid w:val="006824D2"/>
    <w:rsid w:val="006825F0"/>
    <w:rsid w:val="0068369D"/>
    <w:rsid w:val="00683FD9"/>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3B77"/>
    <w:rsid w:val="0069463C"/>
    <w:rsid w:val="00694677"/>
    <w:rsid w:val="0069496B"/>
    <w:rsid w:val="006949EC"/>
    <w:rsid w:val="006950AE"/>
    <w:rsid w:val="0069515D"/>
    <w:rsid w:val="006951C9"/>
    <w:rsid w:val="00695944"/>
    <w:rsid w:val="00696B93"/>
    <w:rsid w:val="00697243"/>
    <w:rsid w:val="00697695"/>
    <w:rsid w:val="006A01A0"/>
    <w:rsid w:val="006A0C4E"/>
    <w:rsid w:val="006A0F34"/>
    <w:rsid w:val="006A1CFF"/>
    <w:rsid w:val="006A23A2"/>
    <w:rsid w:val="006A2659"/>
    <w:rsid w:val="006A2780"/>
    <w:rsid w:val="006A2D81"/>
    <w:rsid w:val="006A2DF8"/>
    <w:rsid w:val="006A3175"/>
    <w:rsid w:val="006A3459"/>
    <w:rsid w:val="006A3C43"/>
    <w:rsid w:val="006A3CD4"/>
    <w:rsid w:val="006A4841"/>
    <w:rsid w:val="006A4A10"/>
    <w:rsid w:val="006A4D13"/>
    <w:rsid w:val="006A4D6A"/>
    <w:rsid w:val="006A5110"/>
    <w:rsid w:val="006A512D"/>
    <w:rsid w:val="006A57BE"/>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8EE"/>
    <w:rsid w:val="006C49D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A79"/>
    <w:rsid w:val="006D6D8F"/>
    <w:rsid w:val="006D78AE"/>
    <w:rsid w:val="006D7BE7"/>
    <w:rsid w:val="006E01BB"/>
    <w:rsid w:val="006E11EE"/>
    <w:rsid w:val="006E15DC"/>
    <w:rsid w:val="006E16D9"/>
    <w:rsid w:val="006E288D"/>
    <w:rsid w:val="006E2FFB"/>
    <w:rsid w:val="006E3236"/>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D5D"/>
    <w:rsid w:val="00701ECB"/>
    <w:rsid w:val="007026FB"/>
    <w:rsid w:val="00703766"/>
    <w:rsid w:val="00703D22"/>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7F8"/>
    <w:rsid w:val="00714925"/>
    <w:rsid w:val="007149E0"/>
    <w:rsid w:val="00714A22"/>
    <w:rsid w:val="007153DA"/>
    <w:rsid w:val="007159DC"/>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516"/>
    <w:rsid w:val="007237AC"/>
    <w:rsid w:val="00723861"/>
    <w:rsid w:val="00723FA1"/>
    <w:rsid w:val="007241F5"/>
    <w:rsid w:val="007249D3"/>
    <w:rsid w:val="00724C80"/>
    <w:rsid w:val="00724EBB"/>
    <w:rsid w:val="00724EE1"/>
    <w:rsid w:val="007254A0"/>
    <w:rsid w:val="007256B4"/>
    <w:rsid w:val="007306D8"/>
    <w:rsid w:val="00731A81"/>
    <w:rsid w:val="0073219C"/>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17B1"/>
    <w:rsid w:val="007425B0"/>
    <w:rsid w:val="0074405E"/>
    <w:rsid w:val="00744E25"/>
    <w:rsid w:val="00744F86"/>
    <w:rsid w:val="0074595A"/>
    <w:rsid w:val="00746070"/>
    <w:rsid w:val="007468B3"/>
    <w:rsid w:val="00746D3F"/>
    <w:rsid w:val="007477BE"/>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15"/>
    <w:rsid w:val="007608B5"/>
    <w:rsid w:val="00760EB8"/>
    <w:rsid w:val="00760FE0"/>
    <w:rsid w:val="0076114F"/>
    <w:rsid w:val="007612B7"/>
    <w:rsid w:val="0076196D"/>
    <w:rsid w:val="007619DA"/>
    <w:rsid w:val="00761EF7"/>
    <w:rsid w:val="00762852"/>
    <w:rsid w:val="00762CF4"/>
    <w:rsid w:val="00762D29"/>
    <w:rsid w:val="00763210"/>
    <w:rsid w:val="0076371C"/>
    <w:rsid w:val="00763A5A"/>
    <w:rsid w:val="00763B08"/>
    <w:rsid w:val="00763C9C"/>
    <w:rsid w:val="007655B6"/>
    <w:rsid w:val="00765DFF"/>
    <w:rsid w:val="00765E63"/>
    <w:rsid w:val="00765F97"/>
    <w:rsid w:val="0076614C"/>
    <w:rsid w:val="007668FF"/>
    <w:rsid w:val="00766B22"/>
    <w:rsid w:val="00766C34"/>
    <w:rsid w:val="00767063"/>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2FF"/>
    <w:rsid w:val="0078752B"/>
    <w:rsid w:val="007875F8"/>
    <w:rsid w:val="00787758"/>
    <w:rsid w:val="00787A6E"/>
    <w:rsid w:val="00790A11"/>
    <w:rsid w:val="00790E9D"/>
    <w:rsid w:val="00791101"/>
    <w:rsid w:val="007911A8"/>
    <w:rsid w:val="007917B1"/>
    <w:rsid w:val="007922B5"/>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910"/>
    <w:rsid w:val="007B2ABB"/>
    <w:rsid w:val="007B2F7A"/>
    <w:rsid w:val="007B3AFC"/>
    <w:rsid w:val="007B3B5A"/>
    <w:rsid w:val="007B43EC"/>
    <w:rsid w:val="007B473E"/>
    <w:rsid w:val="007B4959"/>
    <w:rsid w:val="007B4ACB"/>
    <w:rsid w:val="007B4F85"/>
    <w:rsid w:val="007B528E"/>
    <w:rsid w:val="007B594D"/>
    <w:rsid w:val="007B6131"/>
    <w:rsid w:val="007B6A68"/>
    <w:rsid w:val="007B778D"/>
    <w:rsid w:val="007C05F8"/>
    <w:rsid w:val="007C0633"/>
    <w:rsid w:val="007C1A43"/>
    <w:rsid w:val="007C1A59"/>
    <w:rsid w:val="007C27D2"/>
    <w:rsid w:val="007C302A"/>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4B5"/>
    <w:rsid w:val="007D1630"/>
    <w:rsid w:val="007D1F32"/>
    <w:rsid w:val="007D1F56"/>
    <w:rsid w:val="007D2165"/>
    <w:rsid w:val="007D22FA"/>
    <w:rsid w:val="007D237B"/>
    <w:rsid w:val="007D2A4F"/>
    <w:rsid w:val="007D2B13"/>
    <w:rsid w:val="007D2BB2"/>
    <w:rsid w:val="007D3F35"/>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C97"/>
    <w:rsid w:val="007E1E43"/>
    <w:rsid w:val="007E2207"/>
    <w:rsid w:val="007E283E"/>
    <w:rsid w:val="007E2A6D"/>
    <w:rsid w:val="007E2C29"/>
    <w:rsid w:val="007E2CB4"/>
    <w:rsid w:val="007E4179"/>
    <w:rsid w:val="007E445D"/>
    <w:rsid w:val="007E45AA"/>
    <w:rsid w:val="007E4A1B"/>
    <w:rsid w:val="007E4F8C"/>
    <w:rsid w:val="007E5466"/>
    <w:rsid w:val="007E55EC"/>
    <w:rsid w:val="007E5CFE"/>
    <w:rsid w:val="007E5FCC"/>
    <w:rsid w:val="007E64DB"/>
    <w:rsid w:val="007E68BA"/>
    <w:rsid w:val="007E6B7E"/>
    <w:rsid w:val="007E7138"/>
    <w:rsid w:val="007E744F"/>
    <w:rsid w:val="007E77F1"/>
    <w:rsid w:val="007E794C"/>
    <w:rsid w:val="007E7957"/>
    <w:rsid w:val="007E7D9C"/>
    <w:rsid w:val="007F0331"/>
    <w:rsid w:val="007F0391"/>
    <w:rsid w:val="007F0556"/>
    <w:rsid w:val="007F1263"/>
    <w:rsid w:val="007F1B91"/>
    <w:rsid w:val="007F2224"/>
    <w:rsid w:val="007F2AA3"/>
    <w:rsid w:val="007F31FB"/>
    <w:rsid w:val="007F40FF"/>
    <w:rsid w:val="007F4C5D"/>
    <w:rsid w:val="007F5461"/>
    <w:rsid w:val="007F5DA2"/>
    <w:rsid w:val="007F6008"/>
    <w:rsid w:val="007F66B4"/>
    <w:rsid w:val="007F6A1B"/>
    <w:rsid w:val="007F6A60"/>
    <w:rsid w:val="007F73E8"/>
    <w:rsid w:val="007F7BF6"/>
    <w:rsid w:val="007F7C5C"/>
    <w:rsid w:val="007F7FFB"/>
    <w:rsid w:val="0080386C"/>
    <w:rsid w:val="00804148"/>
    <w:rsid w:val="008044F6"/>
    <w:rsid w:val="00804A41"/>
    <w:rsid w:val="0080526F"/>
    <w:rsid w:val="008055BE"/>
    <w:rsid w:val="0080566C"/>
    <w:rsid w:val="00805823"/>
    <w:rsid w:val="00805B8B"/>
    <w:rsid w:val="008066DA"/>
    <w:rsid w:val="00806CDF"/>
    <w:rsid w:val="0080725B"/>
    <w:rsid w:val="0080769B"/>
    <w:rsid w:val="00807775"/>
    <w:rsid w:val="008109C3"/>
    <w:rsid w:val="00810D12"/>
    <w:rsid w:val="00811A6B"/>
    <w:rsid w:val="00811BA4"/>
    <w:rsid w:val="00811C30"/>
    <w:rsid w:val="00811E31"/>
    <w:rsid w:val="00812055"/>
    <w:rsid w:val="00812823"/>
    <w:rsid w:val="00812947"/>
    <w:rsid w:val="00813038"/>
    <w:rsid w:val="0081360D"/>
    <w:rsid w:val="00813A5C"/>
    <w:rsid w:val="0081418B"/>
    <w:rsid w:val="00814329"/>
    <w:rsid w:val="00814759"/>
    <w:rsid w:val="0081499B"/>
    <w:rsid w:val="0081538C"/>
    <w:rsid w:val="008153A7"/>
    <w:rsid w:val="008159A2"/>
    <w:rsid w:val="00815F09"/>
    <w:rsid w:val="00816174"/>
    <w:rsid w:val="00816327"/>
    <w:rsid w:val="00816B2B"/>
    <w:rsid w:val="00816F91"/>
    <w:rsid w:val="00817024"/>
    <w:rsid w:val="00817DF0"/>
    <w:rsid w:val="008207A4"/>
    <w:rsid w:val="00820E7F"/>
    <w:rsid w:val="00821012"/>
    <w:rsid w:val="00821080"/>
    <w:rsid w:val="00821255"/>
    <w:rsid w:val="0082134E"/>
    <w:rsid w:val="00821420"/>
    <w:rsid w:val="00821A86"/>
    <w:rsid w:val="0082218A"/>
    <w:rsid w:val="00822352"/>
    <w:rsid w:val="00822B28"/>
    <w:rsid w:val="008230A3"/>
    <w:rsid w:val="0082341B"/>
    <w:rsid w:val="00823436"/>
    <w:rsid w:val="0082345C"/>
    <w:rsid w:val="00823C2D"/>
    <w:rsid w:val="00823E7B"/>
    <w:rsid w:val="008245AD"/>
    <w:rsid w:val="00824C52"/>
    <w:rsid w:val="00824FC5"/>
    <w:rsid w:val="00824FCE"/>
    <w:rsid w:val="008250F2"/>
    <w:rsid w:val="00825E5B"/>
    <w:rsid w:val="00825ED3"/>
    <w:rsid w:val="00825F80"/>
    <w:rsid w:val="00826122"/>
    <w:rsid w:val="0082675D"/>
    <w:rsid w:val="00826F30"/>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109"/>
    <w:rsid w:val="0083677A"/>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49CA"/>
    <w:rsid w:val="00844C11"/>
    <w:rsid w:val="008450AF"/>
    <w:rsid w:val="00845173"/>
    <w:rsid w:val="00845708"/>
    <w:rsid w:val="00845793"/>
    <w:rsid w:val="008461A1"/>
    <w:rsid w:val="008474EB"/>
    <w:rsid w:val="00847B26"/>
    <w:rsid w:val="00847BAF"/>
    <w:rsid w:val="0085085F"/>
    <w:rsid w:val="0085089A"/>
    <w:rsid w:val="00850F2B"/>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69"/>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6A2D"/>
    <w:rsid w:val="00867103"/>
    <w:rsid w:val="00867767"/>
    <w:rsid w:val="00870688"/>
    <w:rsid w:val="008712AB"/>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0DBB"/>
    <w:rsid w:val="008810B9"/>
    <w:rsid w:val="0088136F"/>
    <w:rsid w:val="00882058"/>
    <w:rsid w:val="00882217"/>
    <w:rsid w:val="0088272D"/>
    <w:rsid w:val="0088304A"/>
    <w:rsid w:val="008833E2"/>
    <w:rsid w:val="008839F7"/>
    <w:rsid w:val="00883FD9"/>
    <w:rsid w:val="0088545D"/>
    <w:rsid w:val="00885ACC"/>
    <w:rsid w:val="00885BE0"/>
    <w:rsid w:val="008865B8"/>
    <w:rsid w:val="00886751"/>
    <w:rsid w:val="0088724A"/>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121"/>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6FE8"/>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020"/>
    <w:rsid w:val="008C03FA"/>
    <w:rsid w:val="008C05F2"/>
    <w:rsid w:val="008C0E54"/>
    <w:rsid w:val="008C0FB9"/>
    <w:rsid w:val="008C1752"/>
    <w:rsid w:val="008C2DD8"/>
    <w:rsid w:val="008C2E2D"/>
    <w:rsid w:val="008C3755"/>
    <w:rsid w:val="008C3E2F"/>
    <w:rsid w:val="008C44B0"/>
    <w:rsid w:val="008C4F4E"/>
    <w:rsid w:val="008C5D91"/>
    <w:rsid w:val="008C5EE7"/>
    <w:rsid w:val="008C607D"/>
    <w:rsid w:val="008C62BA"/>
    <w:rsid w:val="008C70B8"/>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98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692"/>
    <w:rsid w:val="008E1AD8"/>
    <w:rsid w:val="008E1B63"/>
    <w:rsid w:val="008E1F81"/>
    <w:rsid w:val="008E2AEE"/>
    <w:rsid w:val="008E2D57"/>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7CB"/>
    <w:rsid w:val="008E790B"/>
    <w:rsid w:val="008E7F71"/>
    <w:rsid w:val="008F00C0"/>
    <w:rsid w:val="008F0BC3"/>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6D"/>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A4E"/>
    <w:rsid w:val="00905CC8"/>
    <w:rsid w:val="00905FC8"/>
    <w:rsid w:val="00906793"/>
    <w:rsid w:val="009068C8"/>
    <w:rsid w:val="0090764A"/>
    <w:rsid w:val="00907BC2"/>
    <w:rsid w:val="0091059E"/>
    <w:rsid w:val="009105ED"/>
    <w:rsid w:val="00910C11"/>
    <w:rsid w:val="0091120F"/>
    <w:rsid w:val="00911D2B"/>
    <w:rsid w:val="00912234"/>
    <w:rsid w:val="009124BD"/>
    <w:rsid w:val="00912940"/>
    <w:rsid w:val="00912C3C"/>
    <w:rsid w:val="00912C5F"/>
    <w:rsid w:val="0091460C"/>
    <w:rsid w:val="0091464B"/>
    <w:rsid w:val="009146CF"/>
    <w:rsid w:val="00914A7F"/>
    <w:rsid w:val="00915426"/>
    <w:rsid w:val="009158A6"/>
    <w:rsid w:val="00915CD5"/>
    <w:rsid w:val="00916183"/>
    <w:rsid w:val="009167C9"/>
    <w:rsid w:val="00917048"/>
    <w:rsid w:val="00917A73"/>
    <w:rsid w:val="00917AAF"/>
    <w:rsid w:val="00917D2D"/>
    <w:rsid w:val="00920B85"/>
    <w:rsid w:val="009214DE"/>
    <w:rsid w:val="00922381"/>
    <w:rsid w:val="00922C42"/>
    <w:rsid w:val="00923552"/>
    <w:rsid w:val="0092450D"/>
    <w:rsid w:val="0092477A"/>
    <w:rsid w:val="00924989"/>
    <w:rsid w:val="0092569C"/>
    <w:rsid w:val="00925778"/>
    <w:rsid w:val="0092589F"/>
    <w:rsid w:val="00925AF4"/>
    <w:rsid w:val="009260B2"/>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6890"/>
    <w:rsid w:val="00936E60"/>
    <w:rsid w:val="0093717C"/>
    <w:rsid w:val="009377B1"/>
    <w:rsid w:val="00940112"/>
    <w:rsid w:val="009407AD"/>
    <w:rsid w:val="00940EB1"/>
    <w:rsid w:val="00941354"/>
    <w:rsid w:val="00941889"/>
    <w:rsid w:val="00941E3B"/>
    <w:rsid w:val="009421D5"/>
    <w:rsid w:val="0094283B"/>
    <w:rsid w:val="00942BB4"/>
    <w:rsid w:val="009440E1"/>
    <w:rsid w:val="009445C0"/>
    <w:rsid w:val="00944C2A"/>
    <w:rsid w:val="009456C2"/>
    <w:rsid w:val="009457D2"/>
    <w:rsid w:val="00946C50"/>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0C54"/>
    <w:rsid w:val="0096102D"/>
    <w:rsid w:val="00961317"/>
    <w:rsid w:val="009614AD"/>
    <w:rsid w:val="009615F7"/>
    <w:rsid w:val="00961994"/>
    <w:rsid w:val="00961A97"/>
    <w:rsid w:val="00961D29"/>
    <w:rsid w:val="00961E45"/>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0466"/>
    <w:rsid w:val="00970D97"/>
    <w:rsid w:val="00971122"/>
    <w:rsid w:val="009723C6"/>
    <w:rsid w:val="00972A1E"/>
    <w:rsid w:val="00973304"/>
    <w:rsid w:val="00973A7D"/>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8A8"/>
    <w:rsid w:val="00984A59"/>
    <w:rsid w:val="009851AF"/>
    <w:rsid w:val="00985233"/>
    <w:rsid w:val="00985998"/>
    <w:rsid w:val="00986BE5"/>
    <w:rsid w:val="00987AEB"/>
    <w:rsid w:val="00987B0C"/>
    <w:rsid w:val="0099001C"/>
    <w:rsid w:val="009901E8"/>
    <w:rsid w:val="00990C39"/>
    <w:rsid w:val="009910E9"/>
    <w:rsid w:val="00991164"/>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6E46"/>
    <w:rsid w:val="0099709C"/>
    <w:rsid w:val="00997968"/>
    <w:rsid w:val="00997D01"/>
    <w:rsid w:val="00997D8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59C5"/>
    <w:rsid w:val="009A6150"/>
    <w:rsid w:val="009A643A"/>
    <w:rsid w:val="009A7016"/>
    <w:rsid w:val="009A7567"/>
    <w:rsid w:val="009A773C"/>
    <w:rsid w:val="009A782F"/>
    <w:rsid w:val="009A7BF0"/>
    <w:rsid w:val="009B03A6"/>
    <w:rsid w:val="009B061F"/>
    <w:rsid w:val="009B0964"/>
    <w:rsid w:val="009B0A2D"/>
    <w:rsid w:val="009B0C72"/>
    <w:rsid w:val="009B159D"/>
    <w:rsid w:val="009B15B0"/>
    <w:rsid w:val="009B196A"/>
    <w:rsid w:val="009B1DD5"/>
    <w:rsid w:val="009B2019"/>
    <w:rsid w:val="009B238E"/>
    <w:rsid w:val="009B24F8"/>
    <w:rsid w:val="009B2A74"/>
    <w:rsid w:val="009B2E26"/>
    <w:rsid w:val="009B2EA8"/>
    <w:rsid w:val="009B2F6E"/>
    <w:rsid w:val="009B35FC"/>
    <w:rsid w:val="009B3B0E"/>
    <w:rsid w:val="009B442B"/>
    <w:rsid w:val="009B4BB8"/>
    <w:rsid w:val="009B4CE2"/>
    <w:rsid w:val="009B4F38"/>
    <w:rsid w:val="009B53EA"/>
    <w:rsid w:val="009B5675"/>
    <w:rsid w:val="009B57AD"/>
    <w:rsid w:val="009B59BC"/>
    <w:rsid w:val="009B6753"/>
    <w:rsid w:val="009B688D"/>
    <w:rsid w:val="009B6BA7"/>
    <w:rsid w:val="009B6CAF"/>
    <w:rsid w:val="009B6CCD"/>
    <w:rsid w:val="009B6EC2"/>
    <w:rsid w:val="009B6ECB"/>
    <w:rsid w:val="009B7410"/>
    <w:rsid w:val="009B7EF8"/>
    <w:rsid w:val="009C005B"/>
    <w:rsid w:val="009C0865"/>
    <w:rsid w:val="009C12E8"/>
    <w:rsid w:val="009C1475"/>
    <w:rsid w:val="009C172F"/>
    <w:rsid w:val="009C1BA9"/>
    <w:rsid w:val="009C1DFB"/>
    <w:rsid w:val="009C1ED4"/>
    <w:rsid w:val="009C2973"/>
    <w:rsid w:val="009C3637"/>
    <w:rsid w:val="009C3834"/>
    <w:rsid w:val="009C38C2"/>
    <w:rsid w:val="009C460A"/>
    <w:rsid w:val="009C4AC8"/>
    <w:rsid w:val="009C4EEC"/>
    <w:rsid w:val="009C5583"/>
    <w:rsid w:val="009C5C4D"/>
    <w:rsid w:val="009C6349"/>
    <w:rsid w:val="009C675A"/>
    <w:rsid w:val="009C69EB"/>
    <w:rsid w:val="009C6A3F"/>
    <w:rsid w:val="009C7430"/>
    <w:rsid w:val="009C779E"/>
    <w:rsid w:val="009D08EC"/>
    <w:rsid w:val="009D0A8D"/>
    <w:rsid w:val="009D0A99"/>
    <w:rsid w:val="009D0F42"/>
    <w:rsid w:val="009D228C"/>
    <w:rsid w:val="009D2355"/>
    <w:rsid w:val="009D2507"/>
    <w:rsid w:val="009D25CC"/>
    <w:rsid w:val="009D2768"/>
    <w:rsid w:val="009D2F5B"/>
    <w:rsid w:val="009D388A"/>
    <w:rsid w:val="009D3B00"/>
    <w:rsid w:val="009D3F88"/>
    <w:rsid w:val="009D43A0"/>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07D8"/>
    <w:rsid w:val="009F1146"/>
    <w:rsid w:val="009F14F0"/>
    <w:rsid w:val="009F17A1"/>
    <w:rsid w:val="009F1C07"/>
    <w:rsid w:val="009F2657"/>
    <w:rsid w:val="009F29F6"/>
    <w:rsid w:val="009F30DA"/>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34B"/>
    <w:rsid w:val="00A0259C"/>
    <w:rsid w:val="00A027DF"/>
    <w:rsid w:val="00A0287A"/>
    <w:rsid w:val="00A03534"/>
    <w:rsid w:val="00A0357B"/>
    <w:rsid w:val="00A03584"/>
    <w:rsid w:val="00A036C6"/>
    <w:rsid w:val="00A037B9"/>
    <w:rsid w:val="00A042F4"/>
    <w:rsid w:val="00A04B50"/>
    <w:rsid w:val="00A05E91"/>
    <w:rsid w:val="00A061CF"/>
    <w:rsid w:val="00A074B5"/>
    <w:rsid w:val="00A07821"/>
    <w:rsid w:val="00A07A5C"/>
    <w:rsid w:val="00A07D0A"/>
    <w:rsid w:val="00A07E31"/>
    <w:rsid w:val="00A07E6E"/>
    <w:rsid w:val="00A1012A"/>
    <w:rsid w:val="00A10509"/>
    <w:rsid w:val="00A10A02"/>
    <w:rsid w:val="00A1106D"/>
    <w:rsid w:val="00A11CCC"/>
    <w:rsid w:val="00A11E8E"/>
    <w:rsid w:val="00A11ECC"/>
    <w:rsid w:val="00A126C5"/>
    <w:rsid w:val="00A12A54"/>
    <w:rsid w:val="00A12D8F"/>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0B3A"/>
    <w:rsid w:val="00A2100F"/>
    <w:rsid w:val="00A220E1"/>
    <w:rsid w:val="00A22333"/>
    <w:rsid w:val="00A2262F"/>
    <w:rsid w:val="00A22DFA"/>
    <w:rsid w:val="00A233EC"/>
    <w:rsid w:val="00A2367B"/>
    <w:rsid w:val="00A237DC"/>
    <w:rsid w:val="00A2443A"/>
    <w:rsid w:val="00A2482A"/>
    <w:rsid w:val="00A24AF0"/>
    <w:rsid w:val="00A24DA9"/>
    <w:rsid w:val="00A252E4"/>
    <w:rsid w:val="00A25406"/>
    <w:rsid w:val="00A258BA"/>
    <w:rsid w:val="00A25B35"/>
    <w:rsid w:val="00A25DB2"/>
    <w:rsid w:val="00A26353"/>
    <w:rsid w:val="00A27561"/>
    <w:rsid w:val="00A27EB3"/>
    <w:rsid w:val="00A3017F"/>
    <w:rsid w:val="00A301F6"/>
    <w:rsid w:val="00A306EC"/>
    <w:rsid w:val="00A307C6"/>
    <w:rsid w:val="00A309E5"/>
    <w:rsid w:val="00A31D7B"/>
    <w:rsid w:val="00A324FD"/>
    <w:rsid w:val="00A3277D"/>
    <w:rsid w:val="00A32A10"/>
    <w:rsid w:val="00A332C0"/>
    <w:rsid w:val="00A332CF"/>
    <w:rsid w:val="00A33B0A"/>
    <w:rsid w:val="00A33B4D"/>
    <w:rsid w:val="00A33ED7"/>
    <w:rsid w:val="00A34011"/>
    <w:rsid w:val="00A34F1D"/>
    <w:rsid w:val="00A355B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4CA"/>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3B4F"/>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6D3"/>
    <w:rsid w:val="00A64B48"/>
    <w:rsid w:val="00A64DE9"/>
    <w:rsid w:val="00A64E47"/>
    <w:rsid w:val="00A650B7"/>
    <w:rsid w:val="00A65450"/>
    <w:rsid w:val="00A657C9"/>
    <w:rsid w:val="00A664FE"/>
    <w:rsid w:val="00A66C65"/>
    <w:rsid w:val="00A66C7C"/>
    <w:rsid w:val="00A67488"/>
    <w:rsid w:val="00A70082"/>
    <w:rsid w:val="00A7015C"/>
    <w:rsid w:val="00A701D1"/>
    <w:rsid w:val="00A70776"/>
    <w:rsid w:val="00A71028"/>
    <w:rsid w:val="00A71241"/>
    <w:rsid w:val="00A71358"/>
    <w:rsid w:val="00A71B8D"/>
    <w:rsid w:val="00A7212F"/>
    <w:rsid w:val="00A725C6"/>
    <w:rsid w:val="00A7264D"/>
    <w:rsid w:val="00A72717"/>
    <w:rsid w:val="00A72AD9"/>
    <w:rsid w:val="00A72FB4"/>
    <w:rsid w:val="00A73860"/>
    <w:rsid w:val="00A73BB7"/>
    <w:rsid w:val="00A73C23"/>
    <w:rsid w:val="00A73C40"/>
    <w:rsid w:val="00A753CD"/>
    <w:rsid w:val="00A75883"/>
    <w:rsid w:val="00A76196"/>
    <w:rsid w:val="00A762F6"/>
    <w:rsid w:val="00A764F3"/>
    <w:rsid w:val="00A76998"/>
    <w:rsid w:val="00A77038"/>
    <w:rsid w:val="00A772D3"/>
    <w:rsid w:val="00A77512"/>
    <w:rsid w:val="00A775C9"/>
    <w:rsid w:val="00A80039"/>
    <w:rsid w:val="00A8061B"/>
    <w:rsid w:val="00A80915"/>
    <w:rsid w:val="00A80E9F"/>
    <w:rsid w:val="00A81BE8"/>
    <w:rsid w:val="00A81E44"/>
    <w:rsid w:val="00A8229A"/>
    <w:rsid w:val="00A82CA6"/>
    <w:rsid w:val="00A834F9"/>
    <w:rsid w:val="00A838EF"/>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0CB7"/>
    <w:rsid w:val="00AA104B"/>
    <w:rsid w:val="00AA194F"/>
    <w:rsid w:val="00AA2C0B"/>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3D1"/>
    <w:rsid w:val="00AB1540"/>
    <w:rsid w:val="00AB2156"/>
    <w:rsid w:val="00AB25A7"/>
    <w:rsid w:val="00AB2899"/>
    <w:rsid w:val="00AB2B12"/>
    <w:rsid w:val="00AB2B41"/>
    <w:rsid w:val="00AB2E99"/>
    <w:rsid w:val="00AB2EFB"/>
    <w:rsid w:val="00AB31E4"/>
    <w:rsid w:val="00AB3C1B"/>
    <w:rsid w:val="00AB3CF3"/>
    <w:rsid w:val="00AB4A5C"/>
    <w:rsid w:val="00AB5767"/>
    <w:rsid w:val="00AB57DB"/>
    <w:rsid w:val="00AB57F3"/>
    <w:rsid w:val="00AB5E2D"/>
    <w:rsid w:val="00AB5EF6"/>
    <w:rsid w:val="00AB65E3"/>
    <w:rsid w:val="00AB69D8"/>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57B2"/>
    <w:rsid w:val="00AC6104"/>
    <w:rsid w:val="00AC64AD"/>
    <w:rsid w:val="00AC6871"/>
    <w:rsid w:val="00AC6F2B"/>
    <w:rsid w:val="00AC74BA"/>
    <w:rsid w:val="00AC751D"/>
    <w:rsid w:val="00AC75DB"/>
    <w:rsid w:val="00AC7771"/>
    <w:rsid w:val="00AD01E8"/>
    <w:rsid w:val="00AD0AB3"/>
    <w:rsid w:val="00AD0B0B"/>
    <w:rsid w:val="00AD1520"/>
    <w:rsid w:val="00AD161C"/>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A21"/>
    <w:rsid w:val="00AE0C1D"/>
    <w:rsid w:val="00AE0D36"/>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CB2"/>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38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D5B"/>
    <w:rsid w:val="00B14EDC"/>
    <w:rsid w:val="00B152A8"/>
    <w:rsid w:val="00B1563D"/>
    <w:rsid w:val="00B161F2"/>
    <w:rsid w:val="00B16341"/>
    <w:rsid w:val="00B164CB"/>
    <w:rsid w:val="00B1733C"/>
    <w:rsid w:val="00B1764A"/>
    <w:rsid w:val="00B17D23"/>
    <w:rsid w:val="00B17D8D"/>
    <w:rsid w:val="00B17E3A"/>
    <w:rsid w:val="00B20028"/>
    <w:rsid w:val="00B20250"/>
    <w:rsid w:val="00B225BA"/>
    <w:rsid w:val="00B225F1"/>
    <w:rsid w:val="00B22D32"/>
    <w:rsid w:val="00B22F65"/>
    <w:rsid w:val="00B236FB"/>
    <w:rsid w:val="00B23979"/>
    <w:rsid w:val="00B24910"/>
    <w:rsid w:val="00B24F5A"/>
    <w:rsid w:val="00B25006"/>
    <w:rsid w:val="00B2526C"/>
    <w:rsid w:val="00B253EA"/>
    <w:rsid w:val="00B25D96"/>
    <w:rsid w:val="00B26631"/>
    <w:rsid w:val="00B26969"/>
    <w:rsid w:val="00B269B1"/>
    <w:rsid w:val="00B269DD"/>
    <w:rsid w:val="00B26B39"/>
    <w:rsid w:val="00B27A14"/>
    <w:rsid w:val="00B27FEF"/>
    <w:rsid w:val="00B3010F"/>
    <w:rsid w:val="00B3047B"/>
    <w:rsid w:val="00B30B7F"/>
    <w:rsid w:val="00B3194D"/>
    <w:rsid w:val="00B3209C"/>
    <w:rsid w:val="00B3238C"/>
    <w:rsid w:val="00B3243F"/>
    <w:rsid w:val="00B3265F"/>
    <w:rsid w:val="00B32F14"/>
    <w:rsid w:val="00B330E0"/>
    <w:rsid w:val="00B33436"/>
    <w:rsid w:val="00B33BA9"/>
    <w:rsid w:val="00B3411C"/>
    <w:rsid w:val="00B34ECB"/>
    <w:rsid w:val="00B362A1"/>
    <w:rsid w:val="00B363B9"/>
    <w:rsid w:val="00B365F5"/>
    <w:rsid w:val="00B36814"/>
    <w:rsid w:val="00B36DA0"/>
    <w:rsid w:val="00B377D9"/>
    <w:rsid w:val="00B37828"/>
    <w:rsid w:val="00B37D24"/>
    <w:rsid w:val="00B37F82"/>
    <w:rsid w:val="00B40092"/>
    <w:rsid w:val="00B40271"/>
    <w:rsid w:val="00B40EA9"/>
    <w:rsid w:val="00B41990"/>
    <w:rsid w:val="00B419EC"/>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4EA"/>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5E6E"/>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207A"/>
    <w:rsid w:val="00B8247A"/>
    <w:rsid w:val="00B83813"/>
    <w:rsid w:val="00B83AEA"/>
    <w:rsid w:val="00B83E10"/>
    <w:rsid w:val="00B8433B"/>
    <w:rsid w:val="00B847FF"/>
    <w:rsid w:val="00B84BB8"/>
    <w:rsid w:val="00B84C1F"/>
    <w:rsid w:val="00B84E60"/>
    <w:rsid w:val="00B852A8"/>
    <w:rsid w:val="00B86304"/>
    <w:rsid w:val="00B86365"/>
    <w:rsid w:val="00B8691B"/>
    <w:rsid w:val="00B86B50"/>
    <w:rsid w:val="00B86C5A"/>
    <w:rsid w:val="00B8786F"/>
    <w:rsid w:val="00B90380"/>
    <w:rsid w:val="00B9160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979CD"/>
    <w:rsid w:val="00BA0104"/>
    <w:rsid w:val="00BA042D"/>
    <w:rsid w:val="00BA08E5"/>
    <w:rsid w:val="00BA0A0A"/>
    <w:rsid w:val="00BA0D7E"/>
    <w:rsid w:val="00BA16D8"/>
    <w:rsid w:val="00BA1E4B"/>
    <w:rsid w:val="00BA2A60"/>
    <w:rsid w:val="00BA2A92"/>
    <w:rsid w:val="00BA2E5D"/>
    <w:rsid w:val="00BA2FCD"/>
    <w:rsid w:val="00BA3EF0"/>
    <w:rsid w:val="00BA464F"/>
    <w:rsid w:val="00BA5201"/>
    <w:rsid w:val="00BA595B"/>
    <w:rsid w:val="00BA5BB8"/>
    <w:rsid w:val="00BA6A85"/>
    <w:rsid w:val="00BA6BC2"/>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657"/>
    <w:rsid w:val="00BB6CB5"/>
    <w:rsid w:val="00BB7886"/>
    <w:rsid w:val="00BC054C"/>
    <w:rsid w:val="00BC0961"/>
    <w:rsid w:val="00BC0E8B"/>
    <w:rsid w:val="00BC1561"/>
    <w:rsid w:val="00BC191B"/>
    <w:rsid w:val="00BC1C99"/>
    <w:rsid w:val="00BC2992"/>
    <w:rsid w:val="00BC29F3"/>
    <w:rsid w:val="00BC2B17"/>
    <w:rsid w:val="00BC3E4A"/>
    <w:rsid w:val="00BC44BC"/>
    <w:rsid w:val="00BC453D"/>
    <w:rsid w:val="00BC4A4C"/>
    <w:rsid w:val="00BC5825"/>
    <w:rsid w:val="00BC5846"/>
    <w:rsid w:val="00BC58B0"/>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AE7"/>
    <w:rsid w:val="00BE6E3F"/>
    <w:rsid w:val="00BE713B"/>
    <w:rsid w:val="00BE7284"/>
    <w:rsid w:val="00BE78AA"/>
    <w:rsid w:val="00BE7A1B"/>
    <w:rsid w:val="00BF01C5"/>
    <w:rsid w:val="00BF04DD"/>
    <w:rsid w:val="00BF0F10"/>
    <w:rsid w:val="00BF1027"/>
    <w:rsid w:val="00BF16E5"/>
    <w:rsid w:val="00BF2346"/>
    <w:rsid w:val="00BF23BC"/>
    <w:rsid w:val="00BF24F8"/>
    <w:rsid w:val="00BF2F77"/>
    <w:rsid w:val="00BF35AC"/>
    <w:rsid w:val="00BF3B99"/>
    <w:rsid w:val="00BF492E"/>
    <w:rsid w:val="00BF4CD2"/>
    <w:rsid w:val="00BF505D"/>
    <w:rsid w:val="00BF5495"/>
    <w:rsid w:val="00BF61DA"/>
    <w:rsid w:val="00BF6616"/>
    <w:rsid w:val="00BF69C7"/>
    <w:rsid w:val="00BF6C87"/>
    <w:rsid w:val="00BF6D4A"/>
    <w:rsid w:val="00BF6DCC"/>
    <w:rsid w:val="00BF6F77"/>
    <w:rsid w:val="00C01D5A"/>
    <w:rsid w:val="00C01E3E"/>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03C"/>
    <w:rsid w:val="00C25247"/>
    <w:rsid w:val="00C2664E"/>
    <w:rsid w:val="00C274A1"/>
    <w:rsid w:val="00C30253"/>
    <w:rsid w:val="00C30826"/>
    <w:rsid w:val="00C30C6C"/>
    <w:rsid w:val="00C30DA6"/>
    <w:rsid w:val="00C31B28"/>
    <w:rsid w:val="00C3228C"/>
    <w:rsid w:val="00C3270F"/>
    <w:rsid w:val="00C33A47"/>
    <w:rsid w:val="00C33B00"/>
    <w:rsid w:val="00C3490E"/>
    <w:rsid w:val="00C34FA0"/>
    <w:rsid w:val="00C35141"/>
    <w:rsid w:val="00C35A7C"/>
    <w:rsid w:val="00C35EB5"/>
    <w:rsid w:val="00C36D7C"/>
    <w:rsid w:val="00C371B2"/>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B3E"/>
    <w:rsid w:val="00C4619E"/>
    <w:rsid w:val="00C461BD"/>
    <w:rsid w:val="00C466D7"/>
    <w:rsid w:val="00C46B88"/>
    <w:rsid w:val="00C46C37"/>
    <w:rsid w:val="00C46F61"/>
    <w:rsid w:val="00C473ED"/>
    <w:rsid w:val="00C47BD8"/>
    <w:rsid w:val="00C47CDF"/>
    <w:rsid w:val="00C50693"/>
    <w:rsid w:val="00C5100D"/>
    <w:rsid w:val="00C5197A"/>
    <w:rsid w:val="00C51D99"/>
    <w:rsid w:val="00C52E8A"/>
    <w:rsid w:val="00C5399C"/>
    <w:rsid w:val="00C53BED"/>
    <w:rsid w:val="00C547D9"/>
    <w:rsid w:val="00C55827"/>
    <w:rsid w:val="00C55EF9"/>
    <w:rsid w:val="00C56438"/>
    <w:rsid w:val="00C566C6"/>
    <w:rsid w:val="00C56B4B"/>
    <w:rsid w:val="00C576AB"/>
    <w:rsid w:val="00C5780B"/>
    <w:rsid w:val="00C57E0C"/>
    <w:rsid w:val="00C6007F"/>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17F"/>
    <w:rsid w:val="00C7145D"/>
    <w:rsid w:val="00C728AF"/>
    <w:rsid w:val="00C72EE1"/>
    <w:rsid w:val="00C736FB"/>
    <w:rsid w:val="00C7375E"/>
    <w:rsid w:val="00C73D16"/>
    <w:rsid w:val="00C73F66"/>
    <w:rsid w:val="00C7447A"/>
    <w:rsid w:val="00C75338"/>
    <w:rsid w:val="00C75570"/>
    <w:rsid w:val="00C75743"/>
    <w:rsid w:val="00C75B7A"/>
    <w:rsid w:val="00C774CD"/>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98"/>
    <w:rsid w:val="00C87DBC"/>
    <w:rsid w:val="00C9002F"/>
    <w:rsid w:val="00C90F58"/>
    <w:rsid w:val="00C90F87"/>
    <w:rsid w:val="00C91036"/>
    <w:rsid w:val="00C910F3"/>
    <w:rsid w:val="00C91CCA"/>
    <w:rsid w:val="00C92A6D"/>
    <w:rsid w:val="00C93086"/>
    <w:rsid w:val="00C93111"/>
    <w:rsid w:val="00C931F6"/>
    <w:rsid w:val="00C953AA"/>
    <w:rsid w:val="00C9568F"/>
    <w:rsid w:val="00C95756"/>
    <w:rsid w:val="00C959D0"/>
    <w:rsid w:val="00C95D58"/>
    <w:rsid w:val="00C95E27"/>
    <w:rsid w:val="00C9656F"/>
    <w:rsid w:val="00C9676E"/>
    <w:rsid w:val="00C96A62"/>
    <w:rsid w:val="00C972D3"/>
    <w:rsid w:val="00C97470"/>
    <w:rsid w:val="00C976F2"/>
    <w:rsid w:val="00C97EAD"/>
    <w:rsid w:val="00CA04F6"/>
    <w:rsid w:val="00CA04FF"/>
    <w:rsid w:val="00CA0D66"/>
    <w:rsid w:val="00CA11CC"/>
    <w:rsid w:val="00CA14C4"/>
    <w:rsid w:val="00CA1A27"/>
    <w:rsid w:val="00CA2585"/>
    <w:rsid w:val="00CA27FB"/>
    <w:rsid w:val="00CA3048"/>
    <w:rsid w:val="00CA343A"/>
    <w:rsid w:val="00CA3CD8"/>
    <w:rsid w:val="00CA4A13"/>
    <w:rsid w:val="00CA4A5C"/>
    <w:rsid w:val="00CA4CF6"/>
    <w:rsid w:val="00CA5386"/>
    <w:rsid w:val="00CA53AA"/>
    <w:rsid w:val="00CA53B3"/>
    <w:rsid w:val="00CA56F6"/>
    <w:rsid w:val="00CA57DB"/>
    <w:rsid w:val="00CA5898"/>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06C"/>
    <w:rsid w:val="00CB28D1"/>
    <w:rsid w:val="00CB2E45"/>
    <w:rsid w:val="00CB4246"/>
    <w:rsid w:val="00CB42AC"/>
    <w:rsid w:val="00CB44A1"/>
    <w:rsid w:val="00CB541D"/>
    <w:rsid w:val="00CB5484"/>
    <w:rsid w:val="00CB5737"/>
    <w:rsid w:val="00CB58ED"/>
    <w:rsid w:val="00CB63A6"/>
    <w:rsid w:val="00CB69D7"/>
    <w:rsid w:val="00CB6C87"/>
    <w:rsid w:val="00CB702C"/>
    <w:rsid w:val="00CB7C88"/>
    <w:rsid w:val="00CB7CA2"/>
    <w:rsid w:val="00CB7EE0"/>
    <w:rsid w:val="00CC03DE"/>
    <w:rsid w:val="00CC0E4E"/>
    <w:rsid w:val="00CC0EB8"/>
    <w:rsid w:val="00CC10D5"/>
    <w:rsid w:val="00CC23C8"/>
    <w:rsid w:val="00CC2512"/>
    <w:rsid w:val="00CC3152"/>
    <w:rsid w:val="00CC32A5"/>
    <w:rsid w:val="00CC3793"/>
    <w:rsid w:val="00CC3995"/>
    <w:rsid w:val="00CC39F7"/>
    <w:rsid w:val="00CC3B59"/>
    <w:rsid w:val="00CC3D39"/>
    <w:rsid w:val="00CC4AFE"/>
    <w:rsid w:val="00CC5076"/>
    <w:rsid w:val="00CC5171"/>
    <w:rsid w:val="00CC53ED"/>
    <w:rsid w:val="00CC5431"/>
    <w:rsid w:val="00CC56EB"/>
    <w:rsid w:val="00CC5832"/>
    <w:rsid w:val="00CC5BB3"/>
    <w:rsid w:val="00CC5D04"/>
    <w:rsid w:val="00CC5E98"/>
    <w:rsid w:val="00CC68A9"/>
    <w:rsid w:val="00CC7120"/>
    <w:rsid w:val="00CC7194"/>
    <w:rsid w:val="00CC7A7A"/>
    <w:rsid w:val="00CC7C63"/>
    <w:rsid w:val="00CD005B"/>
    <w:rsid w:val="00CD0181"/>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6C4F"/>
    <w:rsid w:val="00CD71DF"/>
    <w:rsid w:val="00CE0686"/>
    <w:rsid w:val="00CE15D0"/>
    <w:rsid w:val="00CE22B5"/>
    <w:rsid w:val="00CE2D27"/>
    <w:rsid w:val="00CE2F98"/>
    <w:rsid w:val="00CE30C7"/>
    <w:rsid w:val="00CE30FA"/>
    <w:rsid w:val="00CE36CE"/>
    <w:rsid w:val="00CE3744"/>
    <w:rsid w:val="00CE3F11"/>
    <w:rsid w:val="00CE425E"/>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7B4"/>
    <w:rsid w:val="00CF1A0F"/>
    <w:rsid w:val="00CF1B80"/>
    <w:rsid w:val="00CF1BEB"/>
    <w:rsid w:val="00CF20AE"/>
    <w:rsid w:val="00CF274F"/>
    <w:rsid w:val="00CF28CF"/>
    <w:rsid w:val="00CF2F6C"/>
    <w:rsid w:val="00CF384B"/>
    <w:rsid w:val="00CF3B67"/>
    <w:rsid w:val="00CF3DCE"/>
    <w:rsid w:val="00CF458F"/>
    <w:rsid w:val="00CF4897"/>
    <w:rsid w:val="00CF4ECD"/>
    <w:rsid w:val="00CF5889"/>
    <w:rsid w:val="00CF6143"/>
    <w:rsid w:val="00CF75E6"/>
    <w:rsid w:val="00CF783F"/>
    <w:rsid w:val="00CF7A4E"/>
    <w:rsid w:val="00D00C98"/>
    <w:rsid w:val="00D0148E"/>
    <w:rsid w:val="00D015D4"/>
    <w:rsid w:val="00D02546"/>
    <w:rsid w:val="00D02EF2"/>
    <w:rsid w:val="00D03185"/>
    <w:rsid w:val="00D0385D"/>
    <w:rsid w:val="00D04283"/>
    <w:rsid w:val="00D0448C"/>
    <w:rsid w:val="00D04B73"/>
    <w:rsid w:val="00D04DF5"/>
    <w:rsid w:val="00D04E80"/>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3FA3"/>
    <w:rsid w:val="00D140B0"/>
    <w:rsid w:val="00D14424"/>
    <w:rsid w:val="00D14D50"/>
    <w:rsid w:val="00D14DED"/>
    <w:rsid w:val="00D15178"/>
    <w:rsid w:val="00D152BF"/>
    <w:rsid w:val="00D1597C"/>
    <w:rsid w:val="00D15C32"/>
    <w:rsid w:val="00D16092"/>
    <w:rsid w:val="00D167C5"/>
    <w:rsid w:val="00D16916"/>
    <w:rsid w:val="00D20446"/>
    <w:rsid w:val="00D20AC3"/>
    <w:rsid w:val="00D2142A"/>
    <w:rsid w:val="00D2152E"/>
    <w:rsid w:val="00D21D1B"/>
    <w:rsid w:val="00D22061"/>
    <w:rsid w:val="00D22146"/>
    <w:rsid w:val="00D230DF"/>
    <w:rsid w:val="00D2329F"/>
    <w:rsid w:val="00D23CE9"/>
    <w:rsid w:val="00D246DA"/>
    <w:rsid w:val="00D24746"/>
    <w:rsid w:val="00D249CF"/>
    <w:rsid w:val="00D24D0D"/>
    <w:rsid w:val="00D24ECE"/>
    <w:rsid w:val="00D25180"/>
    <w:rsid w:val="00D25469"/>
    <w:rsid w:val="00D25D31"/>
    <w:rsid w:val="00D26B69"/>
    <w:rsid w:val="00D26C0C"/>
    <w:rsid w:val="00D27702"/>
    <w:rsid w:val="00D30922"/>
    <w:rsid w:val="00D3111F"/>
    <w:rsid w:val="00D318EB"/>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37EF0"/>
    <w:rsid w:val="00D40509"/>
    <w:rsid w:val="00D40CC6"/>
    <w:rsid w:val="00D40D9C"/>
    <w:rsid w:val="00D40DDD"/>
    <w:rsid w:val="00D40E6B"/>
    <w:rsid w:val="00D4115B"/>
    <w:rsid w:val="00D41B17"/>
    <w:rsid w:val="00D41DE3"/>
    <w:rsid w:val="00D42D05"/>
    <w:rsid w:val="00D43386"/>
    <w:rsid w:val="00D4395E"/>
    <w:rsid w:val="00D43C09"/>
    <w:rsid w:val="00D43FD3"/>
    <w:rsid w:val="00D4440A"/>
    <w:rsid w:val="00D44690"/>
    <w:rsid w:val="00D4479D"/>
    <w:rsid w:val="00D44D56"/>
    <w:rsid w:val="00D4538C"/>
    <w:rsid w:val="00D46117"/>
    <w:rsid w:val="00D4630B"/>
    <w:rsid w:val="00D4707C"/>
    <w:rsid w:val="00D470A4"/>
    <w:rsid w:val="00D47B03"/>
    <w:rsid w:val="00D50939"/>
    <w:rsid w:val="00D51521"/>
    <w:rsid w:val="00D51728"/>
    <w:rsid w:val="00D51BE2"/>
    <w:rsid w:val="00D51C13"/>
    <w:rsid w:val="00D525FE"/>
    <w:rsid w:val="00D527FD"/>
    <w:rsid w:val="00D52878"/>
    <w:rsid w:val="00D528C3"/>
    <w:rsid w:val="00D5320B"/>
    <w:rsid w:val="00D53B36"/>
    <w:rsid w:val="00D5449C"/>
    <w:rsid w:val="00D54CD0"/>
    <w:rsid w:val="00D553B0"/>
    <w:rsid w:val="00D5566B"/>
    <w:rsid w:val="00D56A16"/>
    <w:rsid w:val="00D574C3"/>
    <w:rsid w:val="00D576D6"/>
    <w:rsid w:val="00D60142"/>
    <w:rsid w:val="00D606E6"/>
    <w:rsid w:val="00D6082F"/>
    <w:rsid w:val="00D60926"/>
    <w:rsid w:val="00D60D62"/>
    <w:rsid w:val="00D60DD1"/>
    <w:rsid w:val="00D62376"/>
    <w:rsid w:val="00D624CC"/>
    <w:rsid w:val="00D62903"/>
    <w:rsid w:val="00D62ACA"/>
    <w:rsid w:val="00D62EA2"/>
    <w:rsid w:val="00D633D6"/>
    <w:rsid w:val="00D63F74"/>
    <w:rsid w:val="00D64948"/>
    <w:rsid w:val="00D6498F"/>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A57"/>
    <w:rsid w:val="00D77CD6"/>
    <w:rsid w:val="00D80118"/>
    <w:rsid w:val="00D80D16"/>
    <w:rsid w:val="00D80E6C"/>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6E"/>
    <w:rsid w:val="00D951DC"/>
    <w:rsid w:val="00D9543E"/>
    <w:rsid w:val="00D95EA6"/>
    <w:rsid w:val="00D971E0"/>
    <w:rsid w:val="00D974C6"/>
    <w:rsid w:val="00D97651"/>
    <w:rsid w:val="00D97C67"/>
    <w:rsid w:val="00D97CD0"/>
    <w:rsid w:val="00D97D17"/>
    <w:rsid w:val="00D97EDA"/>
    <w:rsid w:val="00D97F7F"/>
    <w:rsid w:val="00DA0DE9"/>
    <w:rsid w:val="00DA17DE"/>
    <w:rsid w:val="00DA1976"/>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DCC"/>
    <w:rsid w:val="00DB0E58"/>
    <w:rsid w:val="00DB13CC"/>
    <w:rsid w:val="00DB1D6A"/>
    <w:rsid w:val="00DB1E32"/>
    <w:rsid w:val="00DB1F31"/>
    <w:rsid w:val="00DB20F4"/>
    <w:rsid w:val="00DB221E"/>
    <w:rsid w:val="00DB3435"/>
    <w:rsid w:val="00DB3A17"/>
    <w:rsid w:val="00DB3F8B"/>
    <w:rsid w:val="00DB42B8"/>
    <w:rsid w:val="00DB467D"/>
    <w:rsid w:val="00DB4CB2"/>
    <w:rsid w:val="00DB4DF8"/>
    <w:rsid w:val="00DB5AE1"/>
    <w:rsid w:val="00DB62EF"/>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332"/>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D77"/>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FA"/>
    <w:rsid w:val="00DE2225"/>
    <w:rsid w:val="00DE2278"/>
    <w:rsid w:val="00DE248D"/>
    <w:rsid w:val="00DE262A"/>
    <w:rsid w:val="00DE2797"/>
    <w:rsid w:val="00DE28ED"/>
    <w:rsid w:val="00DE2997"/>
    <w:rsid w:val="00DE2E34"/>
    <w:rsid w:val="00DE311E"/>
    <w:rsid w:val="00DE43A9"/>
    <w:rsid w:val="00DE48CE"/>
    <w:rsid w:val="00DE4D51"/>
    <w:rsid w:val="00DE4E32"/>
    <w:rsid w:val="00DE530B"/>
    <w:rsid w:val="00DE5618"/>
    <w:rsid w:val="00DE5705"/>
    <w:rsid w:val="00DE5B8E"/>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2F6"/>
    <w:rsid w:val="00DF5629"/>
    <w:rsid w:val="00DF57D0"/>
    <w:rsid w:val="00DF5B00"/>
    <w:rsid w:val="00DF5C02"/>
    <w:rsid w:val="00DF6412"/>
    <w:rsid w:val="00DF69AD"/>
    <w:rsid w:val="00DF6D84"/>
    <w:rsid w:val="00DF6F04"/>
    <w:rsid w:val="00DF7074"/>
    <w:rsid w:val="00DF7184"/>
    <w:rsid w:val="00DF76D4"/>
    <w:rsid w:val="00DF7B39"/>
    <w:rsid w:val="00E0062D"/>
    <w:rsid w:val="00E00ED7"/>
    <w:rsid w:val="00E012D5"/>
    <w:rsid w:val="00E01F3B"/>
    <w:rsid w:val="00E025E1"/>
    <w:rsid w:val="00E02C7D"/>
    <w:rsid w:val="00E02D6C"/>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798"/>
    <w:rsid w:val="00E06B44"/>
    <w:rsid w:val="00E06E20"/>
    <w:rsid w:val="00E0701F"/>
    <w:rsid w:val="00E07197"/>
    <w:rsid w:val="00E07343"/>
    <w:rsid w:val="00E076A2"/>
    <w:rsid w:val="00E079A3"/>
    <w:rsid w:val="00E07B55"/>
    <w:rsid w:val="00E1042A"/>
    <w:rsid w:val="00E10475"/>
    <w:rsid w:val="00E105C8"/>
    <w:rsid w:val="00E11924"/>
    <w:rsid w:val="00E11AD6"/>
    <w:rsid w:val="00E11DBD"/>
    <w:rsid w:val="00E11F74"/>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457"/>
    <w:rsid w:val="00E16BAF"/>
    <w:rsid w:val="00E17364"/>
    <w:rsid w:val="00E177B3"/>
    <w:rsid w:val="00E177C6"/>
    <w:rsid w:val="00E17BAF"/>
    <w:rsid w:val="00E17EA9"/>
    <w:rsid w:val="00E202B5"/>
    <w:rsid w:val="00E2050F"/>
    <w:rsid w:val="00E21316"/>
    <w:rsid w:val="00E21380"/>
    <w:rsid w:val="00E21882"/>
    <w:rsid w:val="00E218DF"/>
    <w:rsid w:val="00E22CD3"/>
    <w:rsid w:val="00E232CA"/>
    <w:rsid w:val="00E23506"/>
    <w:rsid w:val="00E2438F"/>
    <w:rsid w:val="00E244C8"/>
    <w:rsid w:val="00E24932"/>
    <w:rsid w:val="00E2533C"/>
    <w:rsid w:val="00E25DC4"/>
    <w:rsid w:val="00E25DFA"/>
    <w:rsid w:val="00E26417"/>
    <w:rsid w:val="00E26A63"/>
    <w:rsid w:val="00E26F9A"/>
    <w:rsid w:val="00E27639"/>
    <w:rsid w:val="00E277E7"/>
    <w:rsid w:val="00E2781C"/>
    <w:rsid w:val="00E27B14"/>
    <w:rsid w:val="00E300BE"/>
    <w:rsid w:val="00E3067C"/>
    <w:rsid w:val="00E30CF7"/>
    <w:rsid w:val="00E3109A"/>
    <w:rsid w:val="00E32B16"/>
    <w:rsid w:val="00E32BE4"/>
    <w:rsid w:val="00E3367F"/>
    <w:rsid w:val="00E336E2"/>
    <w:rsid w:val="00E33AD2"/>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0ED8"/>
    <w:rsid w:val="00E4137A"/>
    <w:rsid w:val="00E4140F"/>
    <w:rsid w:val="00E4190F"/>
    <w:rsid w:val="00E424C3"/>
    <w:rsid w:val="00E429F5"/>
    <w:rsid w:val="00E42C4D"/>
    <w:rsid w:val="00E42CEF"/>
    <w:rsid w:val="00E4341B"/>
    <w:rsid w:val="00E439AC"/>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3DAC"/>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795"/>
    <w:rsid w:val="00E76A89"/>
    <w:rsid w:val="00E770FA"/>
    <w:rsid w:val="00E77751"/>
    <w:rsid w:val="00E778A1"/>
    <w:rsid w:val="00E805A2"/>
    <w:rsid w:val="00E809A2"/>
    <w:rsid w:val="00E80C17"/>
    <w:rsid w:val="00E80CD2"/>
    <w:rsid w:val="00E811C8"/>
    <w:rsid w:val="00E816B7"/>
    <w:rsid w:val="00E8187C"/>
    <w:rsid w:val="00E81E0C"/>
    <w:rsid w:val="00E8200A"/>
    <w:rsid w:val="00E82033"/>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C94"/>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17"/>
    <w:rsid w:val="00EA4E21"/>
    <w:rsid w:val="00EA5FA4"/>
    <w:rsid w:val="00EA6169"/>
    <w:rsid w:val="00EA68D6"/>
    <w:rsid w:val="00EA6FDD"/>
    <w:rsid w:val="00EA7BA5"/>
    <w:rsid w:val="00EB029D"/>
    <w:rsid w:val="00EB055F"/>
    <w:rsid w:val="00EB0635"/>
    <w:rsid w:val="00EB12D3"/>
    <w:rsid w:val="00EB1F8D"/>
    <w:rsid w:val="00EB1FFA"/>
    <w:rsid w:val="00EB37C7"/>
    <w:rsid w:val="00EB37FE"/>
    <w:rsid w:val="00EB3A34"/>
    <w:rsid w:val="00EB3A3B"/>
    <w:rsid w:val="00EB3C47"/>
    <w:rsid w:val="00EB4006"/>
    <w:rsid w:val="00EB47BF"/>
    <w:rsid w:val="00EB4FCF"/>
    <w:rsid w:val="00EB53D6"/>
    <w:rsid w:val="00EB561B"/>
    <w:rsid w:val="00EB5701"/>
    <w:rsid w:val="00EB5B5A"/>
    <w:rsid w:val="00EB65B4"/>
    <w:rsid w:val="00EB6D00"/>
    <w:rsid w:val="00EB73D0"/>
    <w:rsid w:val="00EB78E1"/>
    <w:rsid w:val="00EB7BBE"/>
    <w:rsid w:val="00EC0281"/>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D48"/>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48F"/>
    <w:rsid w:val="00ED5800"/>
    <w:rsid w:val="00ED620E"/>
    <w:rsid w:val="00ED66FA"/>
    <w:rsid w:val="00ED6955"/>
    <w:rsid w:val="00ED69CD"/>
    <w:rsid w:val="00ED7340"/>
    <w:rsid w:val="00ED7742"/>
    <w:rsid w:val="00ED79E1"/>
    <w:rsid w:val="00ED7C90"/>
    <w:rsid w:val="00ED7F6C"/>
    <w:rsid w:val="00EE0805"/>
    <w:rsid w:val="00EE08F7"/>
    <w:rsid w:val="00EE17FA"/>
    <w:rsid w:val="00EE2A3A"/>
    <w:rsid w:val="00EE2CCA"/>
    <w:rsid w:val="00EE2D04"/>
    <w:rsid w:val="00EE2F5F"/>
    <w:rsid w:val="00EE316E"/>
    <w:rsid w:val="00EE32A9"/>
    <w:rsid w:val="00EE3C9D"/>
    <w:rsid w:val="00EE3FDF"/>
    <w:rsid w:val="00EE410A"/>
    <w:rsid w:val="00EE487A"/>
    <w:rsid w:val="00EE4D5C"/>
    <w:rsid w:val="00EE4D66"/>
    <w:rsid w:val="00EE51FE"/>
    <w:rsid w:val="00EE56A7"/>
    <w:rsid w:val="00EE56AB"/>
    <w:rsid w:val="00EE627E"/>
    <w:rsid w:val="00EE689C"/>
    <w:rsid w:val="00EE69CC"/>
    <w:rsid w:val="00EE6CEA"/>
    <w:rsid w:val="00EE6E28"/>
    <w:rsid w:val="00EE7053"/>
    <w:rsid w:val="00EE756D"/>
    <w:rsid w:val="00EE7751"/>
    <w:rsid w:val="00EE7B66"/>
    <w:rsid w:val="00EF04FA"/>
    <w:rsid w:val="00EF0F62"/>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2B8D"/>
    <w:rsid w:val="00F0425E"/>
    <w:rsid w:val="00F04E1A"/>
    <w:rsid w:val="00F04EEC"/>
    <w:rsid w:val="00F052A4"/>
    <w:rsid w:val="00F0723E"/>
    <w:rsid w:val="00F07400"/>
    <w:rsid w:val="00F07DB6"/>
    <w:rsid w:val="00F10143"/>
    <w:rsid w:val="00F10191"/>
    <w:rsid w:val="00F102DE"/>
    <w:rsid w:val="00F10CED"/>
    <w:rsid w:val="00F10D58"/>
    <w:rsid w:val="00F11552"/>
    <w:rsid w:val="00F11602"/>
    <w:rsid w:val="00F1161A"/>
    <w:rsid w:val="00F11B28"/>
    <w:rsid w:val="00F11CEC"/>
    <w:rsid w:val="00F12BA6"/>
    <w:rsid w:val="00F12D68"/>
    <w:rsid w:val="00F13353"/>
    <w:rsid w:val="00F13C26"/>
    <w:rsid w:val="00F1431C"/>
    <w:rsid w:val="00F1444F"/>
    <w:rsid w:val="00F1457A"/>
    <w:rsid w:val="00F14B78"/>
    <w:rsid w:val="00F14BBB"/>
    <w:rsid w:val="00F14C9C"/>
    <w:rsid w:val="00F15969"/>
    <w:rsid w:val="00F15D9F"/>
    <w:rsid w:val="00F16CE5"/>
    <w:rsid w:val="00F2127D"/>
    <w:rsid w:val="00F2142F"/>
    <w:rsid w:val="00F21438"/>
    <w:rsid w:val="00F215F5"/>
    <w:rsid w:val="00F215F6"/>
    <w:rsid w:val="00F22388"/>
    <w:rsid w:val="00F2239F"/>
    <w:rsid w:val="00F229EB"/>
    <w:rsid w:val="00F22DFA"/>
    <w:rsid w:val="00F23D2C"/>
    <w:rsid w:val="00F24251"/>
    <w:rsid w:val="00F242F1"/>
    <w:rsid w:val="00F24370"/>
    <w:rsid w:val="00F246D5"/>
    <w:rsid w:val="00F24799"/>
    <w:rsid w:val="00F255D2"/>
    <w:rsid w:val="00F25A75"/>
    <w:rsid w:val="00F25C47"/>
    <w:rsid w:val="00F25D39"/>
    <w:rsid w:val="00F26F32"/>
    <w:rsid w:val="00F27B5D"/>
    <w:rsid w:val="00F27ECC"/>
    <w:rsid w:val="00F27F6E"/>
    <w:rsid w:val="00F30279"/>
    <w:rsid w:val="00F308BC"/>
    <w:rsid w:val="00F31359"/>
    <w:rsid w:val="00F31B2C"/>
    <w:rsid w:val="00F3245A"/>
    <w:rsid w:val="00F32579"/>
    <w:rsid w:val="00F32E56"/>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615"/>
    <w:rsid w:val="00F45FDB"/>
    <w:rsid w:val="00F469AA"/>
    <w:rsid w:val="00F46AB0"/>
    <w:rsid w:val="00F46E87"/>
    <w:rsid w:val="00F50090"/>
    <w:rsid w:val="00F505C8"/>
    <w:rsid w:val="00F50A05"/>
    <w:rsid w:val="00F50E2F"/>
    <w:rsid w:val="00F510A7"/>
    <w:rsid w:val="00F5192E"/>
    <w:rsid w:val="00F51A7D"/>
    <w:rsid w:val="00F51FA3"/>
    <w:rsid w:val="00F51FB3"/>
    <w:rsid w:val="00F51FD1"/>
    <w:rsid w:val="00F52557"/>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572"/>
    <w:rsid w:val="00F609F7"/>
    <w:rsid w:val="00F60CFE"/>
    <w:rsid w:val="00F612BD"/>
    <w:rsid w:val="00F61571"/>
    <w:rsid w:val="00F61FF4"/>
    <w:rsid w:val="00F6224C"/>
    <w:rsid w:val="00F626ED"/>
    <w:rsid w:val="00F628D1"/>
    <w:rsid w:val="00F62AFE"/>
    <w:rsid w:val="00F6366E"/>
    <w:rsid w:val="00F63842"/>
    <w:rsid w:val="00F6386C"/>
    <w:rsid w:val="00F63E7B"/>
    <w:rsid w:val="00F658D6"/>
    <w:rsid w:val="00F65EA2"/>
    <w:rsid w:val="00F662BB"/>
    <w:rsid w:val="00F6674C"/>
    <w:rsid w:val="00F66A55"/>
    <w:rsid w:val="00F6720D"/>
    <w:rsid w:val="00F6755F"/>
    <w:rsid w:val="00F6779C"/>
    <w:rsid w:val="00F679CD"/>
    <w:rsid w:val="00F67C1A"/>
    <w:rsid w:val="00F67D76"/>
    <w:rsid w:val="00F70883"/>
    <w:rsid w:val="00F70987"/>
    <w:rsid w:val="00F70A75"/>
    <w:rsid w:val="00F70B17"/>
    <w:rsid w:val="00F70B65"/>
    <w:rsid w:val="00F70E45"/>
    <w:rsid w:val="00F70F0D"/>
    <w:rsid w:val="00F713A4"/>
    <w:rsid w:val="00F71B44"/>
    <w:rsid w:val="00F728B1"/>
    <w:rsid w:val="00F72B8E"/>
    <w:rsid w:val="00F72CCF"/>
    <w:rsid w:val="00F7370E"/>
    <w:rsid w:val="00F73F63"/>
    <w:rsid w:val="00F73FF8"/>
    <w:rsid w:val="00F7454E"/>
    <w:rsid w:val="00F74959"/>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7A"/>
    <w:rsid w:val="00F87384"/>
    <w:rsid w:val="00F87538"/>
    <w:rsid w:val="00F879A1"/>
    <w:rsid w:val="00F900C6"/>
    <w:rsid w:val="00F907BB"/>
    <w:rsid w:val="00F9098B"/>
    <w:rsid w:val="00F92142"/>
    <w:rsid w:val="00F93737"/>
    <w:rsid w:val="00F94707"/>
    <w:rsid w:val="00F96912"/>
    <w:rsid w:val="00F974D6"/>
    <w:rsid w:val="00F9790B"/>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35E"/>
    <w:rsid w:val="00FA5B3C"/>
    <w:rsid w:val="00FA5E8C"/>
    <w:rsid w:val="00FA6042"/>
    <w:rsid w:val="00FA63E9"/>
    <w:rsid w:val="00FA6496"/>
    <w:rsid w:val="00FA66C3"/>
    <w:rsid w:val="00FA7814"/>
    <w:rsid w:val="00FA7A6B"/>
    <w:rsid w:val="00FA7FB1"/>
    <w:rsid w:val="00FB04BF"/>
    <w:rsid w:val="00FB1940"/>
    <w:rsid w:val="00FB27F6"/>
    <w:rsid w:val="00FB36AA"/>
    <w:rsid w:val="00FB3C63"/>
    <w:rsid w:val="00FB3DE4"/>
    <w:rsid w:val="00FB4C11"/>
    <w:rsid w:val="00FB53FA"/>
    <w:rsid w:val="00FB57EF"/>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2FF"/>
    <w:rsid w:val="00FC3B83"/>
    <w:rsid w:val="00FC3BAC"/>
    <w:rsid w:val="00FC42A7"/>
    <w:rsid w:val="00FC42CF"/>
    <w:rsid w:val="00FC4708"/>
    <w:rsid w:val="00FC4800"/>
    <w:rsid w:val="00FC4929"/>
    <w:rsid w:val="00FC4B72"/>
    <w:rsid w:val="00FC4E11"/>
    <w:rsid w:val="00FC52FA"/>
    <w:rsid w:val="00FC5692"/>
    <w:rsid w:val="00FC577A"/>
    <w:rsid w:val="00FC59F3"/>
    <w:rsid w:val="00FC5A0C"/>
    <w:rsid w:val="00FC6044"/>
    <w:rsid w:val="00FC6048"/>
    <w:rsid w:val="00FC69E6"/>
    <w:rsid w:val="00FC6FA0"/>
    <w:rsid w:val="00FC700D"/>
    <w:rsid w:val="00FC7555"/>
    <w:rsid w:val="00FC7E06"/>
    <w:rsid w:val="00FD00B2"/>
    <w:rsid w:val="00FD04DC"/>
    <w:rsid w:val="00FD086F"/>
    <w:rsid w:val="00FD087F"/>
    <w:rsid w:val="00FD0B56"/>
    <w:rsid w:val="00FD19BC"/>
    <w:rsid w:val="00FD1EE3"/>
    <w:rsid w:val="00FD2076"/>
    <w:rsid w:val="00FD2560"/>
    <w:rsid w:val="00FD29A3"/>
    <w:rsid w:val="00FD2F19"/>
    <w:rsid w:val="00FD31F5"/>
    <w:rsid w:val="00FD40D4"/>
    <w:rsid w:val="00FD4172"/>
    <w:rsid w:val="00FD5143"/>
    <w:rsid w:val="00FD5F54"/>
    <w:rsid w:val="00FD62CE"/>
    <w:rsid w:val="00FD6380"/>
    <w:rsid w:val="00FD6B8D"/>
    <w:rsid w:val="00FD7135"/>
    <w:rsid w:val="00FD7988"/>
    <w:rsid w:val="00FD7F6F"/>
    <w:rsid w:val="00FE0141"/>
    <w:rsid w:val="00FE0878"/>
    <w:rsid w:val="00FE09BC"/>
    <w:rsid w:val="00FE0CD9"/>
    <w:rsid w:val="00FE100C"/>
    <w:rsid w:val="00FE128B"/>
    <w:rsid w:val="00FE1881"/>
    <w:rsid w:val="00FE1DB0"/>
    <w:rsid w:val="00FE1E30"/>
    <w:rsid w:val="00FE1F3B"/>
    <w:rsid w:val="00FE228C"/>
    <w:rsid w:val="00FE2346"/>
    <w:rsid w:val="00FE2478"/>
    <w:rsid w:val="00FE2717"/>
    <w:rsid w:val="00FE2B86"/>
    <w:rsid w:val="00FE4627"/>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4742"/>
    <w:rsid w:val="00FF4C21"/>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5028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Normal"/>
    <w:next w:val="Normal"/>
    <w:link w:val="TitleChar"/>
    <w:uiPriority w:val="10"/>
    <w:qFormat/>
    <w:rsid w:val="005028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2811"/>
    <w:rPr>
      <w:rFonts w:asciiTheme="majorHAnsi" w:eastAsiaTheme="majorEastAsia" w:hAnsiTheme="majorHAnsi" w:cstheme="majorBidi"/>
      <w:color w:val="17365D" w:themeColor="text2" w:themeShade="BF"/>
      <w:spacing w:val="5"/>
      <w:kern w:val="28"/>
      <w:sz w:val="52"/>
      <w:szCs w:val="52"/>
    </w:rPr>
  </w:style>
  <w:style w:type="character" w:customStyle="1" w:styleId="Heading6Char">
    <w:name w:val="Heading 6 Char"/>
    <w:basedOn w:val="DefaultParagraphFont"/>
    <w:link w:val="Heading6"/>
    <w:uiPriority w:val="9"/>
    <w:rsid w:val="00502811"/>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97046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9902874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236932552">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6362528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8466085">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avivacommunityfund.org"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A6C3AA-194B-43D7-9BA5-057EA1870B9D}">
  <ds:schemaRefs>
    <ds:schemaRef ds:uri="http://schemas.openxmlformats.org/officeDocument/2006/bibliography"/>
  </ds:schemaRefs>
</ds:datastoreItem>
</file>

<file path=customXml/itemProps2.xml><?xml version="1.0" encoding="utf-8"?>
<ds:datastoreItem xmlns:ds="http://schemas.openxmlformats.org/officeDocument/2006/customXml" ds:itemID="{65EBC1D3-6553-472F-A034-5953BB788103}"/>
</file>

<file path=customXml/itemProps3.xml><?xml version="1.0" encoding="utf-8"?>
<ds:datastoreItem xmlns:ds="http://schemas.openxmlformats.org/officeDocument/2006/customXml" ds:itemID="{23C78F98-2601-40FA-BC60-BB496CBD347C}"/>
</file>

<file path=customXml/itemProps4.xml><?xml version="1.0" encoding="utf-8"?>
<ds:datastoreItem xmlns:ds="http://schemas.openxmlformats.org/officeDocument/2006/customXml" ds:itemID="{BEBD1B2F-2F9A-43D7-AD95-D0FA0B40820F}"/>
</file>

<file path=docProps/app.xml><?xml version="1.0" encoding="utf-8"?>
<Properties xmlns="http://schemas.openxmlformats.org/officeDocument/2006/extended-properties" xmlns:vt="http://schemas.openxmlformats.org/officeDocument/2006/docPropsVTypes">
  <Template>COUNCIL TEMPLATE.dotx</Template>
  <TotalTime>6877</TotalTime>
  <Pages>20</Pages>
  <Words>5679</Words>
  <Characters>32376</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1263</cp:revision>
  <cp:lastPrinted>2018-09-12T14:00:00Z</cp:lastPrinted>
  <dcterms:created xsi:type="dcterms:W3CDTF">2016-09-30T02:24:00Z</dcterms:created>
  <dcterms:modified xsi:type="dcterms:W3CDTF">2018-10-03T15:48:00Z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203800</vt:r8>
  </property>
</Properties>
</file>